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E6562" w14:textId="14C9428C" w:rsidR="006A6294" w:rsidRPr="000A7346" w:rsidRDefault="000018E6" w:rsidP="00215969">
      <w:pPr>
        <w:pStyle w:val="Heading2"/>
        <w:jc w:val="center"/>
        <w:rPr>
          <w:rFonts w:cs="Open Sans Light"/>
          <w:color w:val="auto"/>
          <w:sz w:val="52"/>
          <w:szCs w:val="32"/>
        </w:rPr>
      </w:pPr>
      <w:bookmarkStart w:id="0" w:name="_Toc136342033"/>
      <w:bookmarkStart w:id="1" w:name="_Hlk135233131"/>
      <w:bookmarkStart w:id="2" w:name="_Toc442638992"/>
      <w:bookmarkStart w:id="3" w:name="_Toc435777747"/>
      <w:r w:rsidRPr="000A7346">
        <w:rPr>
          <w:rFonts w:cs="Open Sans Light"/>
          <w:color w:val="auto"/>
          <w:sz w:val="52"/>
          <w:szCs w:val="32"/>
        </w:rPr>
        <w:t>Delegate</w:t>
      </w:r>
      <w:r w:rsidR="006A6294" w:rsidRPr="000A7346">
        <w:rPr>
          <w:rFonts w:cs="Open Sans Light"/>
          <w:color w:val="auto"/>
          <w:sz w:val="52"/>
          <w:szCs w:val="32"/>
        </w:rPr>
        <w:t xml:space="preserve"> Booklet</w:t>
      </w:r>
      <w:bookmarkEnd w:id="0"/>
    </w:p>
    <w:p w14:paraId="1A198EFF" w14:textId="77777777" w:rsidR="00F02A91" w:rsidRPr="000A7346" w:rsidRDefault="006A6294" w:rsidP="00F02A91">
      <w:pPr>
        <w:pStyle w:val="NoSpacing"/>
        <w:spacing w:before="360"/>
        <w:jc w:val="center"/>
        <w:rPr>
          <w:rFonts w:cs="Open Sans Light"/>
          <w:bCs/>
          <w:sz w:val="52"/>
          <w:szCs w:val="52"/>
        </w:rPr>
      </w:pPr>
      <w:r w:rsidRPr="000A7346">
        <w:rPr>
          <w:rFonts w:cs="Open Sans Light"/>
          <w:bCs/>
          <w:sz w:val="52"/>
          <w:szCs w:val="52"/>
        </w:rPr>
        <w:t xml:space="preserve">Course Title: </w:t>
      </w:r>
    </w:p>
    <w:p w14:paraId="2BD765C5" w14:textId="77777777" w:rsidR="00EE3D3C" w:rsidRPr="000A7346" w:rsidRDefault="00EE3D3C" w:rsidP="00F02A91">
      <w:pPr>
        <w:pStyle w:val="NoSpacing"/>
        <w:spacing w:before="360"/>
        <w:jc w:val="center"/>
        <w:rPr>
          <w:rFonts w:cs="Open Sans Light"/>
          <w:bCs/>
          <w:sz w:val="52"/>
          <w:szCs w:val="52"/>
        </w:rPr>
      </w:pPr>
    </w:p>
    <w:p w14:paraId="7BA40292" w14:textId="514D0805" w:rsidR="006A6294" w:rsidRPr="000A7346" w:rsidRDefault="006B3C23" w:rsidP="00215969">
      <w:pPr>
        <w:pStyle w:val="NoSpacing"/>
        <w:jc w:val="center"/>
        <w:rPr>
          <w:rFonts w:cs="Open Sans Light"/>
          <w:bCs/>
          <w:sz w:val="52"/>
          <w:szCs w:val="52"/>
        </w:rPr>
      </w:pPr>
      <w:r w:rsidRPr="000A7346">
        <w:rPr>
          <w:rFonts w:cs="Open Sans Light"/>
          <w:bCs/>
          <w:sz w:val="52"/>
          <w:szCs w:val="52"/>
        </w:rPr>
        <w:t xml:space="preserve">Enhancing </w:t>
      </w:r>
      <w:r w:rsidR="000A7346">
        <w:rPr>
          <w:rFonts w:cs="Open Sans Light"/>
          <w:bCs/>
          <w:sz w:val="52"/>
          <w:szCs w:val="52"/>
        </w:rPr>
        <w:t xml:space="preserve">Teaching through </w:t>
      </w:r>
      <w:r w:rsidRPr="000A7346">
        <w:rPr>
          <w:rFonts w:cs="Open Sans Light"/>
          <w:bCs/>
          <w:sz w:val="52"/>
          <w:szCs w:val="52"/>
        </w:rPr>
        <w:t xml:space="preserve">Exam </w:t>
      </w:r>
      <w:r w:rsidR="000A7346">
        <w:rPr>
          <w:rFonts w:cs="Open Sans Light"/>
          <w:bCs/>
          <w:sz w:val="52"/>
          <w:szCs w:val="52"/>
        </w:rPr>
        <w:t xml:space="preserve">Insights </w:t>
      </w:r>
      <w:r w:rsidR="00F02A91" w:rsidRPr="000A7346">
        <w:rPr>
          <w:rFonts w:cs="Open Sans Light"/>
          <w:bCs/>
          <w:sz w:val="52"/>
          <w:szCs w:val="52"/>
        </w:rPr>
        <w:t xml:space="preserve">in </w:t>
      </w:r>
      <w:r w:rsidRPr="000A7346">
        <w:rPr>
          <w:rFonts w:cs="Open Sans Light"/>
          <w:bCs/>
          <w:sz w:val="52"/>
          <w:szCs w:val="52"/>
        </w:rPr>
        <w:t xml:space="preserve">Pearson Edexcel </w:t>
      </w:r>
      <w:r w:rsidR="00EE3D3C" w:rsidRPr="000A7346">
        <w:rPr>
          <w:rFonts w:cs="Open Sans Light"/>
          <w:bCs/>
          <w:sz w:val="52"/>
          <w:szCs w:val="52"/>
        </w:rPr>
        <w:t>IAL</w:t>
      </w:r>
      <w:r w:rsidR="00F02A91" w:rsidRPr="000A7346">
        <w:rPr>
          <w:rFonts w:cs="Open Sans Light"/>
          <w:bCs/>
          <w:sz w:val="52"/>
          <w:szCs w:val="52"/>
        </w:rPr>
        <w:t xml:space="preserve"> Chemistry</w:t>
      </w:r>
    </w:p>
    <w:bookmarkEnd w:id="1"/>
    <w:p w14:paraId="458722FF" w14:textId="77777777" w:rsidR="006A6294" w:rsidRPr="000A7346" w:rsidRDefault="006A6294" w:rsidP="006A6294">
      <w:pPr>
        <w:pStyle w:val="NoSpacing"/>
        <w:rPr>
          <w:rFonts w:cs="Open Sans Light"/>
          <w:bCs/>
        </w:rPr>
      </w:pPr>
    </w:p>
    <w:p w14:paraId="4B3F707B" w14:textId="473250D0" w:rsidR="006A6294" w:rsidRPr="000A7346" w:rsidRDefault="006A6294" w:rsidP="006A6294">
      <w:pPr>
        <w:pStyle w:val="NoSpacing"/>
        <w:rPr>
          <w:rFonts w:cs="Open Sans Light"/>
          <w:bCs/>
        </w:rPr>
      </w:pPr>
    </w:p>
    <w:p w14:paraId="70531F97" w14:textId="3FEFD080" w:rsidR="006A6294" w:rsidRPr="000A7346" w:rsidRDefault="006A6294" w:rsidP="006A6294">
      <w:pPr>
        <w:pStyle w:val="NoSpacing"/>
        <w:rPr>
          <w:rFonts w:cs="Open Sans Light"/>
          <w:bCs/>
        </w:rPr>
      </w:pPr>
    </w:p>
    <w:p w14:paraId="5AFEABF8" w14:textId="6FFC6423" w:rsidR="00AC6205" w:rsidRPr="000A7346" w:rsidRDefault="00AC6205" w:rsidP="00AC6205">
      <w:pPr>
        <w:pStyle w:val="NoSpacing"/>
        <w:jc w:val="center"/>
        <w:rPr>
          <w:rFonts w:cs="Open Sans Light"/>
          <w:bCs/>
          <w:sz w:val="48"/>
          <w:szCs w:val="48"/>
        </w:rPr>
      </w:pPr>
      <w:r w:rsidRPr="000A7346">
        <w:rPr>
          <w:rFonts w:cs="Open Sans Light"/>
          <w:bCs/>
          <w:sz w:val="48"/>
          <w:szCs w:val="48"/>
        </w:rPr>
        <w:t xml:space="preserve">Event Code: </w:t>
      </w:r>
      <w:r w:rsidR="004B4406" w:rsidRPr="000A7346">
        <w:rPr>
          <w:rFonts w:cs="Open Sans Light"/>
          <w:bCs/>
          <w:sz w:val="48"/>
          <w:szCs w:val="48"/>
        </w:rPr>
        <w:t>YCH11-24IF3</w:t>
      </w:r>
    </w:p>
    <w:p w14:paraId="6E1EA706" w14:textId="28FA79EE" w:rsidR="006A6294" w:rsidRPr="000A7346" w:rsidRDefault="006A6294" w:rsidP="006A6294">
      <w:pPr>
        <w:pStyle w:val="NoSpacing"/>
        <w:rPr>
          <w:rFonts w:cs="Open Sans Light"/>
          <w:bCs/>
        </w:rPr>
      </w:pPr>
    </w:p>
    <w:p w14:paraId="2C2476E7" w14:textId="0DF254C9" w:rsidR="006A6294" w:rsidRPr="000A7346" w:rsidRDefault="006A6294" w:rsidP="006A6294">
      <w:pPr>
        <w:pStyle w:val="NoSpacing"/>
        <w:rPr>
          <w:rFonts w:cs="Open Sans Light"/>
        </w:rPr>
      </w:pPr>
    </w:p>
    <w:p w14:paraId="24AB66D5" w14:textId="76C27048" w:rsidR="006A6294" w:rsidRPr="000A7346" w:rsidRDefault="006A6294" w:rsidP="006A6294">
      <w:pPr>
        <w:pStyle w:val="NoSpacing"/>
        <w:rPr>
          <w:rFonts w:cs="Open Sans Light"/>
        </w:rPr>
      </w:pPr>
    </w:p>
    <w:p w14:paraId="1C5A6BD3" w14:textId="53E74642" w:rsidR="006A6294" w:rsidRPr="000A7346" w:rsidRDefault="006A6294" w:rsidP="006A6294">
      <w:pPr>
        <w:pStyle w:val="NoSpacing"/>
        <w:rPr>
          <w:rFonts w:cs="Open Sans Light"/>
        </w:rPr>
      </w:pPr>
    </w:p>
    <w:p w14:paraId="6A7F2C30" w14:textId="2BCF21F4" w:rsidR="006A6294" w:rsidRPr="000A7346" w:rsidRDefault="006A6294" w:rsidP="006A6294">
      <w:pPr>
        <w:pStyle w:val="NoSpacing"/>
        <w:rPr>
          <w:rFonts w:cs="Open Sans Light"/>
        </w:rPr>
      </w:pPr>
    </w:p>
    <w:p w14:paraId="4456526D" w14:textId="3EA4EFB2" w:rsidR="006A6294" w:rsidRPr="000A7346" w:rsidRDefault="006A6294" w:rsidP="006A6294">
      <w:pPr>
        <w:pStyle w:val="NoSpacing"/>
        <w:rPr>
          <w:rFonts w:cs="Open Sans Light"/>
        </w:rPr>
      </w:pPr>
    </w:p>
    <w:p w14:paraId="588C602C" w14:textId="1C525007" w:rsidR="006A6294" w:rsidRPr="000A7346" w:rsidRDefault="006A6294" w:rsidP="006A6294">
      <w:pPr>
        <w:pStyle w:val="NoSpacing"/>
        <w:rPr>
          <w:rFonts w:cs="Open Sans Light"/>
        </w:rPr>
      </w:pPr>
    </w:p>
    <w:p w14:paraId="24278F7C" w14:textId="0FA2EF85" w:rsidR="006A6294" w:rsidRPr="000A7346" w:rsidRDefault="006A6294" w:rsidP="006A6294">
      <w:pPr>
        <w:rPr>
          <w:rFonts w:cs="Open Sans Light"/>
        </w:rPr>
      </w:pPr>
      <w:bookmarkStart w:id="4" w:name="_Hlk135233192"/>
    </w:p>
    <w:p w14:paraId="78CB8593" w14:textId="4F8208BA" w:rsidR="00215969" w:rsidRPr="000A7346" w:rsidRDefault="00215969" w:rsidP="006A6294">
      <w:pPr>
        <w:rPr>
          <w:rFonts w:cs="Open Sans Light"/>
        </w:rPr>
      </w:pPr>
    </w:p>
    <w:p w14:paraId="10B63E05" w14:textId="77777777" w:rsidR="00215969" w:rsidRPr="000A7346" w:rsidRDefault="00215969" w:rsidP="006A6294">
      <w:pPr>
        <w:rPr>
          <w:rFonts w:cs="Open Sans Light"/>
        </w:rPr>
      </w:pPr>
    </w:p>
    <w:p w14:paraId="51566118" w14:textId="319104AE" w:rsidR="006A6294" w:rsidRPr="000A7346" w:rsidRDefault="00566EA8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1262FE52" w14:textId="51F913AE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color w:val="FF0000"/>
          <w:sz w:val="20"/>
          <w:szCs w:val="20"/>
        </w:rPr>
        <w:tab/>
      </w:r>
      <w:r w:rsidRPr="000A7346">
        <w:rPr>
          <w:rFonts w:cs="Open Sans Light"/>
          <w:sz w:val="20"/>
          <w:szCs w:val="20"/>
        </w:rPr>
        <w:tab/>
      </w:r>
    </w:p>
    <w:p w14:paraId="0CF2F436" w14:textId="55BD9E56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t>Copyright © 202</w:t>
      </w:r>
      <w:r w:rsidR="00AC6205" w:rsidRPr="000A7346">
        <w:rPr>
          <w:rFonts w:cs="Open Sans Light"/>
          <w:sz w:val="20"/>
          <w:szCs w:val="20"/>
        </w:rPr>
        <w:t>4</w:t>
      </w:r>
      <w:r w:rsidRPr="000A7346">
        <w:rPr>
          <w:rFonts w:cs="Open Sans Light"/>
          <w:sz w:val="20"/>
          <w:szCs w:val="20"/>
        </w:rPr>
        <w:t xml:space="preserve"> by Pearson Education, Inc.  </w:t>
      </w:r>
    </w:p>
    <w:p w14:paraId="1EF02303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t xml:space="preserve">All rights reserved.  </w:t>
      </w:r>
    </w:p>
    <w:p w14:paraId="514C4891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7688BF22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72960E23" w14:textId="42EA0A3F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657196C7" w14:textId="3DBEE50E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t xml:space="preserve">These materials are protected by International Copyright Laws and may not be duplicated or further distributed without permission.  </w:t>
      </w:r>
    </w:p>
    <w:p w14:paraId="51B23F43" w14:textId="77777777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65D2B2B1" w14:textId="6D084CCB" w:rsidR="006A6294" w:rsidRPr="000A7346" w:rsidRDefault="006A6294" w:rsidP="006A6294">
      <w:pPr>
        <w:pStyle w:val="NoSpacing"/>
        <w:rPr>
          <w:rFonts w:cs="Open Sans Light"/>
          <w:sz w:val="20"/>
          <w:szCs w:val="20"/>
        </w:rPr>
      </w:pPr>
      <w:r w:rsidRPr="000A7346">
        <w:rPr>
          <w:rFonts w:cs="Open Sans Light"/>
          <w:sz w:val="20"/>
          <w:szCs w:val="20"/>
        </w:rPr>
        <w:t>All rights reserved.</w:t>
      </w:r>
    </w:p>
    <w:p w14:paraId="7276F98F" w14:textId="3085C455" w:rsidR="00937673" w:rsidRPr="000A7346" w:rsidRDefault="00937673" w:rsidP="00937673">
      <w:pPr>
        <w:rPr>
          <w:rFonts w:cs="Open Sans Light"/>
        </w:rPr>
      </w:pPr>
    </w:p>
    <w:p w14:paraId="19C1513F" w14:textId="6D5B47A4" w:rsidR="006A6294" w:rsidRPr="000A7346" w:rsidRDefault="006A6294" w:rsidP="006A6294">
      <w:pPr>
        <w:pStyle w:val="Heading1"/>
        <w:spacing w:after="0"/>
        <w:rPr>
          <w:rFonts w:cs="Open Sans Light"/>
        </w:rPr>
      </w:pPr>
      <w:bookmarkStart w:id="5" w:name="_Toc136342034"/>
      <w:bookmarkEnd w:id="4"/>
      <w:r w:rsidRPr="000A7346">
        <w:rPr>
          <w:rFonts w:cs="Open Sans Light"/>
        </w:rPr>
        <w:t>About this event</w:t>
      </w:r>
      <w:bookmarkEnd w:id="5"/>
      <w:r w:rsidRPr="000A7346">
        <w:rPr>
          <w:rFonts w:cs="Open Sans Light"/>
        </w:rPr>
        <w:t xml:space="preserve"> </w:t>
      </w:r>
    </w:p>
    <w:p w14:paraId="36F431EF" w14:textId="04434E73" w:rsidR="006A6294" w:rsidRPr="000A7346" w:rsidRDefault="00566EA8" w:rsidP="006A6294">
      <w:pPr>
        <w:rPr>
          <w:rFonts w:eastAsiaTheme="minorEastAsia" w:cs="Open Sans Light"/>
          <w:b/>
          <w:bCs/>
          <w:lang w:val="en-US" w:eastAsia="en-US"/>
        </w:rPr>
      </w:pPr>
      <w:r w:rsidRPr="000A7346">
        <w:rPr>
          <w:rFonts w:cs="Open Sans Light"/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28569EDA" w14:textId="638B2F14" w:rsidR="006A6294" w:rsidRPr="000A7346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6B3C23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Enhancing Exam Success </w:t>
      </w:r>
      <w:proofErr w:type="gramStart"/>
      <w:r w:rsidR="00A359E7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in </w:t>
      </w:r>
      <w:r w:rsidR="00EE3D3C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  <w:r w:rsidR="006B3C23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>Pearson</w:t>
      </w:r>
      <w:proofErr w:type="gramEnd"/>
      <w:r w:rsidR="006B3C23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Edexcel </w:t>
      </w:r>
      <w:r w:rsidR="00EE3D3C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>IAL</w:t>
      </w:r>
      <w:r w:rsidR="001F214A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  <w:r w:rsidR="00A359E7" w:rsidRPr="000A7346">
        <w:rPr>
          <w:rFonts w:eastAsiaTheme="minorEastAsia" w:cs="Open Sans Light"/>
          <w:b/>
          <w:bCs/>
          <w:sz w:val="28"/>
          <w:szCs w:val="28"/>
          <w:lang w:val="en-US" w:eastAsia="en-US"/>
        </w:rPr>
        <w:t>Chemistry</w:t>
      </w:r>
    </w:p>
    <w:p w14:paraId="1A5DDF44" w14:textId="77777777" w:rsidR="006A6294" w:rsidRPr="000A7346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Pr="000A7346" w:rsidRDefault="006A6294" w:rsidP="006A6294">
      <w:pPr>
        <w:rPr>
          <w:rFonts w:eastAsiaTheme="minorEastAsia" w:cs="Open Sans Light"/>
          <w:b/>
          <w:bCs/>
          <w:lang w:val="en-US" w:eastAsia="en-US"/>
        </w:rPr>
      </w:pPr>
      <w:r w:rsidRPr="000A7346">
        <w:rPr>
          <w:rFonts w:eastAsiaTheme="minorEastAsia" w:cs="Open Sans Light"/>
          <w:b/>
          <w:bCs/>
          <w:lang w:val="en-US" w:eastAsia="en-US"/>
        </w:rPr>
        <w:t xml:space="preserve">Aims and Objectives of the </w:t>
      </w:r>
      <w:proofErr w:type="gramStart"/>
      <w:r w:rsidRPr="000A7346">
        <w:rPr>
          <w:rFonts w:eastAsiaTheme="minorEastAsia" w:cs="Open Sans Light"/>
          <w:b/>
          <w:bCs/>
          <w:lang w:val="en-US" w:eastAsia="en-US"/>
        </w:rPr>
        <w:t>event</w:t>
      </w:r>
      <w:proofErr w:type="gramEnd"/>
      <w:r w:rsidRPr="000A7346">
        <w:rPr>
          <w:rFonts w:eastAsiaTheme="minorEastAsia" w:cs="Open Sans Light"/>
          <w:b/>
          <w:bCs/>
          <w:lang w:val="en-US" w:eastAsia="en-US"/>
        </w:rPr>
        <w:t xml:space="preserve"> </w:t>
      </w:r>
    </w:p>
    <w:p w14:paraId="44C93B86" w14:textId="77777777" w:rsidR="006A6294" w:rsidRPr="000A7346" w:rsidRDefault="006A6294" w:rsidP="006A6294">
      <w:pPr>
        <w:rPr>
          <w:rFonts w:eastAsiaTheme="minorEastAsia" w:cs="Open Sans Light"/>
          <w:lang w:val="en-US" w:eastAsia="en-US"/>
        </w:rPr>
      </w:pPr>
    </w:p>
    <w:p w14:paraId="442619FA" w14:textId="5FED3EAD" w:rsidR="006A6294" w:rsidRPr="000A7346" w:rsidRDefault="006B3C23" w:rsidP="006A6294">
      <w:pPr>
        <w:rPr>
          <w:rFonts w:eastAsiaTheme="minorEastAsia" w:cs="Open Sans Light"/>
          <w:lang w:val="en-US" w:eastAsia="en-US"/>
        </w:rPr>
      </w:pPr>
      <w:r w:rsidRPr="000A7346">
        <w:rPr>
          <w:rFonts w:eastAsiaTheme="minorEastAsia" w:cs="Open Sans Light"/>
          <w:lang w:val="en-US" w:eastAsia="en-US"/>
        </w:rPr>
        <w:t>T</w:t>
      </w:r>
      <w:r w:rsidR="006A6294" w:rsidRPr="000A7346">
        <w:rPr>
          <w:rFonts w:eastAsiaTheme="minorEastAsia" w:cs="Open Sans Light"/>
          <w:lang w:val="en-US" w:eastAsia="en-US"/>
        </w:rPr>
        <w:t>his training</w:t>
      </w:r>
      <w:r w:rsidRPr="000A7346">
        <w:rPr>
          <w:rFonts w:eastAsiaTheme="minorEastAsia" w:cs="Open Sans Light"/>
          <w:lang w:val="en-US" w:eastAsia="en-US"/>
        </w:rPr>
        <w:t xml:space="preserve"> </w:t>
      </w:r>
      <w:r w:rsidR="006A6294" w:rsidRPr="000A7346">
        <w:rPr>
          <w:rFonts w:eastAsiaTheme="minorEastAsia" w:cs="Open Sans Light"/>
          <w:lang w:val="en-US" w:eastAsia="en-US"/>
        </w:rPr>
        <w:t xml:space="preserve">will: - </w:t>
      </w:r>
    </w:p>
    <w:p w14:paraId="6BC7F4B2" w14:textId="40317D1E" w:rsidR="006B3C23" w:rsidRPr="000A7346" w:rsidRDefault="00A359E7" w:rsidP="000A7346">
      <w:pPr>
        <w:numPr>
          <w:ilvl w:val="0"/>
          <w:numId w:val="35"/>
        </w:numPr>
        <w:spacing w:before="240"/>
        <w:rPr>
          <w:rFonts w:eastAsiaTheme="minorEastAsia" w:cs="Open Sans Light"/>
          <w:lang w:eastAsia="en-US"/>
        </w:rPr>
      </w:pPr>
      <w:r w:rsidRPr="000A7346">
        <w:rPr>
          <w:rFonts w:eastAsiaTheme="minorEastAsia" w:cs="Open Sans Light"/>
          <w:b/>
          <w:bCs/>
          <w:color w:val="FF0000"/>
          <w:lang w:eastAsia="en-US"/>
        </w:rPr>
        <w:t xml:space="preserve"> </w:t>
      </w:r>
      <w:r w:rsidR="006B3C23" w:rsidRPr="000A7346">
        <w:rPr>
          <w:rFonts w:eastAsiaTheme="minorEastAsia" w:cs="Open Sans Light"/>
          <w:lang w:val="en-US"/>
        </w:rPr>
        <w:t xml:space="preserve">introduce the writing process of the Pearson Edexcel </w:t>
      </w:r>
      <w:r w:rsidR="006B3C23" w:rsidRPr="000A7346">
        <w:rPr>
          <w:rFonts w:eastAsiaTheme="minorEastAsia" w:cs="Open Sans Light"/>
          <w:lang w:val="en-US" w:eastAsia="en-US"/>
        </w:rPr>
        <w:t>examination papers and</w:t>
      </w:r>
      <w:r w:rsidR="000A7346">
        <w:rPr>
          <w:rFonts w:eastAsiaTheme="minorEastAsia" w:cs="Open Sans Light"/>
          <w:lang w:eastAsia="en-US"/>
        </w:rPr>
        <w:t xml:space="preserve"> </w:t>
      </w:r>
      <w:r w:rsidR="006B3C23" w:rsidRPr="000A7346">
        <w:rPr>
          <w:rFonts w:eastAsiaTheme="minorEastAsia" w:cs="Open Sans Light"/>
        </w:rPr>
        <w:t xml:space="preserve">mark </w:t>
      </w:r>
      <w:proofErr w:type="gramStart"/>
      <w:r w:rsidR="006B3C23" w:rsidRPr="000A7346">
        <w:rPr>
          <w:rFonts w:eastAsiaTheme="minorEastAsia" w:cs="Open Sans Light"/>
        </w:rPr>
        <w:t>schemes</w:t>
      </w:r>
      <w:proofErr w:type="gramEnd"/>
    </w:p>
    <w:p w14:paraId="22EC9851" w14:textId="6B2137C0" w:rsidR="006B3C23" w:rsidRPr="000A7346" w:rsidRDefault="006B3C23" w:rsidP="000A7346">
      <w:pPr>
        <w:numPr>
          <w:ilvl w:val="0"/>
          <w:numId w:val="35"/>
        </w:numPr>
        <w:spacing w:before="240"/>
        <w:rPr>
          <w:rFonts w:eastAsiaTheme="minorEastAsia" w:cs="Open Sans Light"/>
          <w:lang w:eastAsia="en-US"/>
        </w:rPr>
      </w:pPr>
      <w:r w:rsidRPr="000A7346">
        <w:rPr>
          <w:rFonts w:eastAsiaTheme="minorEastAsia" w:cs="Open Sans Light"/>
          <w:lang w:val="en-US" w:eastAsia="en-US"/>
        </w:rPr>
        <w:t xml:space="preserve"> explain the training the examiners undertake in order the mark the exam </w:t>
      </w:r>
      <w:proofErr w:type="gramStart"/>
      <w:r w:rsidRPr="000A7346">
        <w:rPr>
          <w:rFonts w:eastAsiaTheme="minorEastAsia" w:cs="Open Sans Light"/>
          <w:lang w:val="en-US" w:eastAsia="en-US"/>
        </w:rPr>
        <w:t>papers</w:t>
      </w:r>
      <w:proofErr w:type="gramEnd"/>
    </w:p>
    <w:p w14:paraId="269D9B6E" w14:textId="47BC1E4F" w:rsidR="006B3C23" w:rsidRPr="000A7346" w:rsidRDefault="006B3C23" w:rsidP="000A7346">
      <w:pPr>
        <w:numPr>
          <w:ilvl w:val="0"/>
          <w:numId w:val="35"/>
        </w:numPr>
        <w:spacing w:before="240"/>
        <w:rPr>
          <w:rFonts w:eastAsiaTheme="minorEastAsia" w:cs="Open Sans Light"/>
          <w:lang w:eastAsia="en-US"/>
        </w:rPr>
      </w:pPr>
      <w:r w:rsidRPr="000A7346">
        <w:rPr>
          <w:rFonts w:eastAsiaTheme="minorEastAsia" w:cs="Open Sans Light"/>
          <w:lang w:val="en-US" w:eastAsia="en-US"/>
        </w:rPr>
        <w:t xml:space="preserve"> </w:t>
      </w:r>
      <w:proofErr w:type="spellStart"/>
      <w:r w:rsidRPr="000A7346">
        <w:rPr>
          <w:rFonts w:eastAsiaTheme="minorEastAsia" w:cs="Open Sans Light"/>
          <w:lang w:val="en-US" w:eastAsia="en-US"/>
        </w:rPr>
        <w:t>analyse</w:t>
      </w:r>
      <w:proofErr w:type="spellEnd"/>
      <w:r w:rsidRPr="000A7346">
        <w:rPr>
          <w:rFonts w:eastAsiaTheme="minorEastAsia" w:cs="Open Sans Light"/>
          <w:lang w:val="en-US" w:eastAsia="en-US"/>
        </w:rPr>
        <w:t xml:space="preserve"> the recent 2024 May/June Examination Papers and consider how questions </w:t>
      </w:r>
      <w:r w:rsidRPr="000A7346">
        <w:rPr>
          <w:rFonts w:eastAsiaTheme="minorEastAsia" w:cs="Open Sans Light"/>
        </w:rPr>
        <w:t>have been answered by looking at Examiner Feedback</w:t>
      </w:r>
    </w:p>
    <w:p w14:paraId="21712037" w14:textId="3EE974CF" w:rsidR="006B3C23" w:rsidRPr="000A7346" w:rsidRDefault="006B3C23" w:rsidP="000A7346">
      <w:pPr>
        <w:numPr>
          <w:ilvl w:val="0"/>
          <w:numId w:val="35"/>
        </w:numPr>
        <w:spacing w:before="240"/>
        <w:rPr>
          <w:rFonts w:eastAsiaTheme="minorEastAsia" w:cs="Open Sans Light"/>
          <w:lang w:eastAsia="en-US"/>
        </w:rPr>
      </w:pPr>
      <w:r w:rsidRPr="000A7346">
        <w:rPr>
          <w:rFonts w:eastAsiaTheme="minorEastAsia" w:cs="Open Sans Light"/>
          <w:lang w:val="en-US" w:eastAsia="en-US"/>
        </w:rPr>
        <w:t xml:space="preserve"> </w:t>
      </w:r>
      <w:r w:rsidR="00806AC0" w:rsidRPr="000A7346">
        <w:rPr>
          <w:rFonts w:eastAsiaTheme="minorEastAsia" w:cs="Open Sans Light"/>
          <w:lang w:val="en-US" w:eastAsia="en-US"/>
        </w:rPr>
        <w:t>u</w:t>
      </w:r>
      <w:r w:rsidRPr="000A7346">
        <w:rPr>
          <w:rFonts w:eastAsiaTheme="minorEastAsia" w:cs="Open Sans Light"/>
          <w:lang w:val="en-US" w:eastAsia="en-US"/>
        </w:rPr>
        <w:t>nderstand how to apply mark schemes to student answers in the 2024 May/June</w:t>
      </w:r>
      <w:r w:rsidR="000A7346">
        <w:rPr>
          <w:rFonts w:eastAsiaTheme="minorEastAsia" w:cs="Open Sans Light"/>
          <w:lang w:eastAsia="en-US"/>
        </w:rPr>
        <w:t xml:space="preserve"> </w:t>
      </w:r>
      <w:r w:rsidRPr="000A7346">
        <w:rPr>
          <w:rFonts w:eastAsiaTheme="minorEastAsia" w:cs="Open Sans Light"/>
        </w:rPr>
        <w:t xml:space="preserve">Examination </w:t>
      </w:r>
      <w:proofErr w:type="gramStart"/>
      <w:r w:rsidRPr="000A7346">
        <w:rPr>
          <w:rFonts w:eastAsiaTheme="minorEastAsia" w:cs="Open Sans Light"/>
        </w:rPr>
        <w:t>series</w:t>
      </w:r>
      <w:proofErr w:type="gramEnd"/>
    </w:p>
    <w:p w14:paraId="0BEDAC95" w14:textId="78150EAB" w:rsidR="006B3C23" w:rsidRPr="000A7346" w:rsidRDefault="006B3C23" w:rsidP="000A7346">
      <w:pPr>
        <w:numPr>
          <w:ilvl w:val="0"/>
          <w:numId w:val="35"/>
        </w:numPr>
        <w:spacing w:before="240"/>
        <w:rPr>
          <w:rFonts w:eastAsiaTheme="minorEastAsia" w:cs="Open Sans Light"/>
          <w:lang w:eastAsia="en-US"/>
        </w:rPr>
      </w:pPr>
      <w:r w:rsidRPr="000A7346">
        <w:rPr>
          <w:rFonts w:eastAsiaTheme="minorEastAsia" w:cs="Open Sans Light"/>
          <w:lang w:val="en-US" w:eastAsia="en-US"/>
        </w:rPr>
        <w:t xml:space="preserve"> </w:t>
      </w:r>
      <w:r w:rsidR="00806AC0" w:rsidRPr="000A7346">
        <w:rPr>
          <w:rFonts w:eastAsiaTheme="minorEastAsia" w:cs="Open Sans Light"/>
          <w:lang w:val="en-US" w:eastAsia="en-US"/>
        </w:rPr>
        <w:t>r</w:t>
      </w:r>
      <w:r w:rsidRPr="000A7346">
        <w:rPr>
          <w:rFonts w:eastAsiaTheme="minorEastAsia" w:cs="Open Sans Light"/>
          <w:lang w:val="en-US" w:eastAsia="en-US"/>
        </w:rPr>
        <w:t xml:space="preserve">eview the support Pearson </w:t>
      </w:r>
      <w:proofErr w:type="gramStart"/>
      <w:r w:rsidRPr="000A7346">
        <w:rPr>
          <w:rFonts w:eastAsiaTheme="minorEastAsia" w:cs="Open Sans Light"/>
          <w:lang w:val="en-US" w:eastAsia="en-US"/>
        </w:rPr>
        <w:t>offers</w:t>
      </w:r>
      <w:proofErr w:type="gramEnd"/>
    </w:p>
    <w:p w14:paraId="3802985C" w14:textId="79E27E7A" w:rsidR="006B3C23" w:rsidRPr="000A7346" w:rsidRDefault="006B3C23" w:rsidP="000A7346">
      <w:pPr>
        <w:numPr>
          <w:ilvl w:val="0"/>
          <w:numId w:val="35"/>
        </w:numPr>
        <w:spacing w:before="240"/>
        <w:rPr>
          <w:rFonts w:eastAsiaTheme="minorEastAsia" w:cs="Open Sans Light"/>
          <w:lang w:eastAsia="en-US"/>
        </w:rPr>
      </w:pPr>
      <w:r w:rsidRPr="000A7346">
        <w:rPr>
          <w:rFonts w:eastAsiaTheme="minorEastAsia" w:cs="Open Sans Light"/>
          <w:lang w:val="en-US" w:eastAsia="en-US"/>
        </w:rPr>
        <w:t xml:space="preserve"> </w:t>
      </w:r>
      <w:r w:rsidR="00806AC0" w:rsidRPr="000A7346">
        <w:rPr>
          <w:rFonts w:eastAsiaTheme="minorEastAsia" w:cs="Open Sans Light"/>
          <w:lang w:val="en-US" w:eastAsia="en-US"/>
        </w:rPr>
        <w:t>provide opportunities to d</w:t>
      </w:r>
      <w:r w:rsidRPr="000A7346">
        <w:rPr>
          <w:rFonts w:eastAsiaTheme="minorEastAsia" w:cs="Open Sans Light"/>
          <w:lang w:val="en-US" w:eastAsia="en-US"/>
        </w:rPr>
        <w:t xml:space="preserve">iscuss best practice and share ideas with other </w:t>
      </w:r>
      <w:proofErr w:type="gramStart"/>
      <w:r w:rsidRPr="000A7346">
        <w:rPr>
          <w:rFonts w:eastAsiaTheme="minorEastAsia" w:cs="Open Sans Light"/>
          <w:lang w:val="en-US" w:eastAsia="en-US"/>
        </w:rPr>
        <w:t>teachers</w:t>
      </w:r>
      <w:proofErr w:type="gramEnd"/>
    </w:p>
    <w:p w14:paraId="3EC8ACBA" w14:textId="569BDF28" w:rsidR="006A6294" w:rsidRPr="000A7346" w:rsidRDefault="006A6294" w:rsidP="006B3C23">
      <w:pPr>
        <w:spacing w:before="240"/>
        <w:ind w:left="714"/>
        <w:rPr>
          <w:rFonts w:eastAsiaTheme="minorEastAsia" w:cs="Open Sans Light"/>
          <w:lang w:val="en-US" w:eastAsia="en-US"/>
        </w:rPr>
      </w:pPr>
    </w:p>
    <w:p w14:paraId="33973DBB" w14:textId="77777777" w:rsidR="006A6294" w:rsidRPr="000A7346" w:rsidRDefault="006A6294" w:rsidP="006A6294">
      <w:pPr>
        <w:rPr>
          <w:rFonts w:eastAsiaTheme="minorEastAsia" w:cs="Open Sans Light"/>
          <w:lang w:val="en-US" w:eastAsia="en-US"/>
        </w:rPr>
      </w:pPr>
    </w:p>
    <w:p w14:paraId="5357ABB5" w14:textId="240D7EDC" w:rsidR="006A6294" w:rsidRPr="000A7346" w:rsidRDefault="006A6294" w:rsidP="006A6294">
      <w:pPr>
        <w:rPr>
          <w:rFonts w:eastAsiaTheme="minorEastAsia" w:cs="Open Sans Light"/>
          <w:lang w:val="en-US" w:eastAsia="en-US"/>
        </w:rPr>
      </w:pPr>
    </w:p>
    <w:p w14:paraId="53917381" w14:textId="77777777" w:rsidR="006A6294" w:rsidRPr="000A7346" w:rsidRDefault="006A6294" w:rsidP="004F2A8F">
      <w:pPr>
        <w:pStyle w:val="Heading1"/>
        <w:spacing w:after="120"/>
        <w:rPr>
          <w:rFonts w:cs="Open Sans Light"/>
        </w:rPr>
      </w:pPr>
      <w:bookmarkStart w:id="6" w:name="_Toc136342035"/>
      <w:r w:rsidRPr="000A7346">
        <w:rPr>
          <w:rFonts w:cs="Open Sans Light"/>
        </w:rPr>
        <w:t>Agenda</w:t>
      </w:r>
      <w:bookmarkEnd w:id="6"/>
      <w:r w:rsidRPr="000A7346">
        <w:rPr>
          <w:rFonts w:cs="Open Sans Light"/>
        </w:rPr>
        <w:t xml:space="preserve"> </w:t>
      </w:r>
    </w:p>
    <w:tbl>
      <w:tblPr>
        <w:tblW w:w="82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21"/>
      </w:tblGrid>
      <w:tr w:rsidR="00C26DF1" w:rsidRPr="000A7346" w14:paraId="253C4D28" w14:textId="77777777" w:rsidTr="00C26DF1">
        <w:tc>
          <w:tcPr>
            <w:tcW w:w="8221" w:type="dxa"/>
            <w:shd w:val="clear" w:color="auto" w:fill="D9D9D9"/>
          </w:tcPr>
          <w:p w14:paraId="50714A4D" w14:textId="77777777" w:rsidR="00C26DF1" w:rsidRPr="000A7346" w:rsidRDefault="00C26DF1" w:rsidP="004E3A97">
            <w:pPr>
              <w:rPr>
                <w:rFonts w:eastAsiaTheme="minorEastAsia" w:cs="Open Sans Light"/>
                <w:lang w:val="en-US" w:eastAsia="en-US"/>
              </w:rPr>
            </w:pPr>
            <w:r w:rsidRPr="000A7346">
              <w:rPr>
                <w:rFonts w:eastAsiaTheme="minorEastAsia" w:cs="Open Sans Light"/>
                <w:lang w:val="en-US" w:eastAsia="en-US"/>
              </w:rPr>
              <w:t>Item</w:t>
            </w:r>
          </w:p>
        </w:tc>
      </w:tr>
      <w:tr w:rsidR="00C26DF1" w:rsidRPr="000A7346" w14:paraId="348BCC89" w14:textId="77777777" w:rsidTr="00C26DF1">
        <w:tc>
          <w:tcPr>
            <w:tcW w:w="8221" w:type="dxa"/>
            <w:shd w:val="clear" w:color="auto" w:fill="auto"/>
            <w:vAlign w:val="center"/>
          </w:tcPr>
          <w:p w14:paraId="6ED67678" w14:textId="775282B4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How the exam papers are written</w:t>
            </w:r>
          </w:p>
        </w:tc>
      </w:tr>
      <w:tr w:rsidR="00C26DF1" w:rsidRPr="000A7346" w14:paraId="46FD3CA0" w14:textId="77777777" w:rsidTr="00C26DF1">
        <w:tc>
          <w:tcPr>
            <w:tcW w:w="8221" w:type="dxa"/>
            <w:shd w:val="clear" w:color="auto" w:fill="auto"/>
            <w:vAlign w:val="center"/>
          </w:tcPr>
          <w:p w14:paraId="13F8B325" w14:textId="3C2D1581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Rules for writing exam papers</w:t>
            </w:r>
          </w:p>
        </w:tc>
      </w:tr>
      <w:tr w:rsidR="00C26DF1" w:rsidRPr="000A7346" w14:paraId="23795820" w14:textId="77777777" w:rsidTr="00C26DF1">
        <w:tc>
          <w:tcPr>
            <w:tcW w:w="8221" w:type="dxa"/>
            <w:shd w:val="clear" w:color="auto" w:fill="auto"/>
            <w:vAlign w:val="center"/>
          </w:tcPr>
          <w:p w14:paraId="6688A6F1" w14:textId="114AC823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MORNING BREAK</w:t>
            </w:r>
          </w:p>
        </w:tc>
      </w:tr>
      <w:tr w:rsidR="00C26DF1" w:rsidRPr="000A7346" w14:paraId="5FB4093F" w14:textId="77777777" w:rsidTr="00C26DF1">
        <w:tc>
          <w:tcPr>
            <w:tcW w:w="8221" w:type="dxa"/>
            <w:shd w:val="clear" w:color="auto" w:fill="auto"/>
            <w:vAlign w:val="center"/>
          </w:tcPr>
          <w:p w14:paraId="22A6450F" w14:textId="7EA71A5D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Mark schemes</w:t>
            </w:r>
          </w:p>
        </w:tc>
      </w:tr>
      <w:tr w:rsidR="00C26DF1" w:rsidRPr="000A7346" w14:paraId="397DA3C7" w14:textId="77777777" w:rsidTr="00C26DF1">
        <w:tc>
          <w:tcPr>
            <w:tcW w:w="8221" w:type="dxa"/>
            <w:shd w:val="clear" w:color="auto" w:fill="auto"/>
            <w:vAlign w:val="center"/>
          </w:tcPr>
          <w:p w14:paraId="07253562" w14:textId="4B603B02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Applying mark schemes to student answers</w:t>
            </w:r>
          </w:p>
        </w:tc>
      </w:tr>
      <w:tr w:rsidR="00C26DF1" w:rsidRPr="000A7346" w14:paraId="3D1BCF2E" w14:textId="77777777" w:rsidTr="00C26DF1">
        <w:tc>
          <w:tcPr>
            <w:tcW w:w="8221" w:type="dxa"/>
            <w:shd w:val="clear" w:color="auto" w:fill="auto"/>
            <w:vAlign w:val="center"/>
          </w:tcPr>
          <w:p w14:paraId="516F7D03" w14:textId="2BD63666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LUNCH</w:t>
            </w:r>
          </w:p>
        </w:tc>
      </w:tr>
      <w:tr w:rsidR="00C26DF1" w:rsidRPr="000A7346" w14:paraId="20794DBC" w14:textId="77777777" w:rsidTr="00C26DF1">
        <w:tc>
          <w:tcPr>
            <w:tcW w:w="8221" w:type="dxa"/>
            <w:shd w:val="clear" w:color="auto" w:fill="auto"/>
            <w:vAlign w:val="center"/>
          </w:tcPr>
          <w:p w14:paraId="532A7FE5" w14:textId="1994F975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Using student answers and examiner reports to enhance your teaching</w:t>
            </w:r>
          </w:p>
        </w:tc>
      </w:tr>
      <w:tr w:rsidR="00C26DF1" w:rsidRPr="000A7346" w14:paraId="60E8C0F2" w14:textId="77777777" w:rsidTr="00C26DF1">
        <w:tc>
          <w:tcPr>
            <w:tcW w:w="8221" w:type="dxa"/>
            <w:shd w:val="clear" w:color="auto" w:fill="auto"/>
            <w:vAlign w:val="center"/>
          </w:tcPr>
          <w:p w14:paraId="0A8D1199" w14:textId="152562F2" w:rsidR="00C26DF1" w:rsidRPr="000A7346" w:rsidRDefault="00F36062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0A7346">
              <w:rPr>
                <w:rFonts w:eastAsia="Times New Roman" w:cs="Open Sans Light"/>
                <w:b/>
                <w:bCs/>
              </w:rPr>
              <w:t>Support offered by Pearson</w:t>
            </w:r>
          </w:p>
        </w:tc>
      </w:tr>
    </w:tbl>
    <w:p w14:paraId="68FFD04C" w14:textId="77777777" w:rsidR="006A6294" w:rsidRPr="000A7346" w:rsidRDefault="006A6294" w:rsidP="006A6294">
      <w:pPr>
        <w:rPr>
          <w:rFonts w:eastAsiaTheme="minorEastAsia" w:cs="Open Sans Light"/>
          <w:lang w:val="en-US" w:eastAsia="en-US"/>
        </w:rPr>
      </w:pPr>
    </w:p>
    <w:bookmarkEnd w:id="2"/>
    <w:bookmarkEnd w:id="3"/>
    <w:p w14:paraId="31AE2292" w14:textId="77777777" w:rsidR="006B054F" w:rsidRPr="000A7346" w:rsidRDefault="006B054F">
      <w:pPr>
        <w:rPr>
          <w:rFonts w:cs="Open Sans Light"/>
          <w:b/>
          <w:sz w:val="36"/>
          <w:szCs w:val="20"/>
          <w:lang w:eastAsia="en-US"/>
        </w:rPr>
      </w:pPr>
      <w:r w:rsidRPr="000A7346">
        <w:rPr>
          <w:rFonts w:cs="Open Sans Light"/>
          <w:b/>
          <w:bCs/>
          <w:sz w:val="36"/>
          <w:szCs w:val="20"/>
        </w:rPr>
        <w:br w:type="page"/>
      </w:r>
    </w:p>
    <w:p w14:paraId="471F7D4D" w14:textId="1CFB9C55" w:rsidR="00E25B6F" w:rsidRPr="000A7346" w:rsidRDefault="00370FD3" w:rsidP="00370FD3">
      <w:pPr>
        <w:pStyle w:val="Heading1"/>
        <w:spacing w:after="0"/>
        <w:rPr>
          <w:rFonts w:cs="Open Sans Light"/>
          <w:b/>
          <w:bCs w:val="0"/>
          <w:color w:val="auto"/>
          <w:sz w:val="32"/>
          <w:szCs w:val="18"/>
          <w:lang w:val="en-GB"/>
        </w:rPr>
      </w:pPr>
      <w:r w:rsidRPr="000A7346">
        <w:rPr>
          <w:rFonts w:cs="Open Sans Light"/>
          <w:b/>
          <w:bCs w:val="0"/>
          <w:color w:val="auto"/>
          <w:sz w:val="32"/>
          <w:szCs w:val="18"/>
          <w:lang w:val="en-GB"/>
        </w:rPr>
        <w:lastRenderedPageBreak/>
        <w:t xml:space="preserve">ACTIVITY 1 – Assigning </w:t>
      </w:r>
      <w:r w:rsidR="00F36062" w:rsidRPr="000A7346">
        <w:rPr>
          <w:rFonts w:cs="Open Sans Light"/>
          <w:b/>
          <w:bCs w:val="0"/>
          <w:color w:val="auto"/>
          <w:sz w:val="32"/>
          <w:szCs w:val="18"/>
          <w:lang w:val="en-GB"/>
        </w:rPr>
        <w:t xml:space="preserve">command words and </w:t>
      </w:r>
      <w:proofErr w:type="gramStart"/>
      <w:r w:rsidR="00F36062" w:rsidRPr="000A7346">
        <w:rPr>
          <w:rFonts w:cs="Open Sans Light"/>
          <w:b/>
          <w:bCs w:val="0"/>
          <w:color w:val="auto"/>
          <w:sz w:val="32"/>
          <w:szCs w:val="18"/>
          <w:lang w:val="en-GB"/>
        </w:rPr>
        <w:t>AOs</w:t>
      </w:r>
      <w:proofErr w:type="gramEnd"/>
    </w:p>
    <w:p w14:paraId="4F612621" w14:textId="22BE8B6F" w:rsidR="00A443CE" w:rsidRPr="000A7346" w:rsidRDefault="00A443CE" w:rsidP="00A443CE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t>Question1</w:t>
      </w:r>
    </w:p>
    <w:p w14:paraId="670E5CA8" w14:textId="279FD173" w:rsidR="00370FD3" w:rsidRPr="000A7346" w:rsidRDefault="00221DC4" w:rsidP="00C36DD9">
      <w:pPr>
        <w:spacing w:before="120"/>
        <w:rPr>
          <w:rFonts w:cs="Open Sans Light"/>
          <w:lang w:eastAsia="en-US"/>
        </w:rPr>
      </w:pPr>
      <w:r w:rsidRPr="000A7346">
        <w:rPr>
          <w:rFonts w:cs="Open Sans Light"/>
          <w:noProof/>
          <w:lang w:eastAsia="en-US"/>
        </w:rPr>
        <w:t xml:space="preserve"> </w:t>
      </w:r>
      <w:r w:rsidR="007259E3" w:rsidRPr="000A7346">
        <w:rPr>
          <w:rFonts w:cs="Open Sans Light"/>
          <w:noProof/>
          <w:lang w:eastAsia="en-US"/>
        </w:rPr>
        <w:drawing>
          <wp:inline distT="0" distB="0" distL="0" distR="0" wp14:anchorId="3932F309" wp14:editId="5CFD68D5">
            <wp:extent cx="4191000" cy="2605151"/>
            <wp:effectExtent l="0" t="0" r="0" b="5080"/>
            <wp:docPr id="1609470578" name="Picture 5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3F94CD7-9A8B-D5D0-A464-3BCC052864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470578" name="Picture 5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C3F94CD7-9A8B-D5D0-A464-3BCC052864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10539" cy="2617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604D0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4D69046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9662BBD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06B6C027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4F43144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8820591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D5E626C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E02719D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60369D5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E207932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7F12A87F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A053214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5A9FA4A5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6D7339C7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5D04FDD8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E1907E3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51FF0860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F6565D0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5C174C5A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53B9CA6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C3DFD1C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64581C5" w14:textId="77777777" w:rsidR="000A7346" w:rsidRDefault="000A7346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77DADE72" w14:textId="1123D23F" w:rsidR="00A443CE" w:rsidRPr="000A7346" w:rsidRDefault="00A443CE" w:rsidP="001F214A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lastRenderedPageBreak/>
        <w:t>Question 2</w:t>
      </w:r>
    </w:p>
    <w:p w14:paraId="2E3C020F" w14:textId="6CBD9134" w:rsidR="0036339C" w:rsidRPr="000A7346" w:rsidRDefault="007259E3">
      <w:pPr>
        <w:rPr>
          <w:rFonts w:cs="Open Sans Light"/>
          <w:lang w:eastAsia="en-US"/>
        </w:rPr>
      </w:pPr>
      <w:r w:rsidRPr="000A7346">
        <w:rPr>
          <w:rFonts w:cs="Open Sans Light"/>
          <w:noProof/>
          <w:lang w:eastAsia="en-US"/>
        </w:rPr>
        <w:drawing>
          <wp:inline distT="0" distB="0" distL="0" distR="0" wp14:anchorId="3F78637D" wp14:editId="2AF8ED0D">
            <wp:extent cx="4572000" cy="3040861"/>
            <wp:effectExtent l="0" t="0" r="0" b="7620"/>
            <wp:docPr id="79895446" name="Picture 4" descr="A text on a pag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5F67481-91C2-ABCF-4A4D-2F431F9D9A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95446" name="Picture 4" descr="A text on a page&#10;&#10;Description automatically generated">
                      <a:extLst>
                        <a:ext uri="{FF2B5EF4-FFF2-40B4-BE49-F238E27FC236}">
                          <a16:creationId xmlns:a16="http://schemas.microsoft.com/office/drawing/2014/main" id="{B5F67481-91C2-ABCF-4A4D-2F431F9D9A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96922" cy="305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2FE93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544B832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4A9B8713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62BDC2F4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2D76863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8094EF2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2E0AB11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D328A5A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0DE77E61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52304A00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A860531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1266CB56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0DDBA808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66A5166C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AD90705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076FFFF9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D9E8BEA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A128B06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67083C81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7E29F21F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257BC483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4E3E6C79" w14:textId="77777777" w:rsidR="000A7346" w:rsidRDefault="000A7346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73BF5F09" w14:textId="182E9608" w:rsidR="00A443CE" w:rsidRPr="000A7346" w:rsidRDefault="00A443CE" w:rsidP="00A443CE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lastRenderedPageBreak/>
        <w:t>Question 3</w:t>
      </w:r>
    </w:p>
    <w:p w14:paraId="6A44618D" w14:textId="0DF88966" w:rsidR="005E7D70" w:rsidRPr="000A7346" w:rsidRDefault="007259E3">
      <w:pPr>
        <w:rPr>
          <w:rFonts w:cs="Open Sans Light"/>
          <w:lang w:eastAsia="en-US"/>
        </w:rPr>
      </w:pPr>
      <w:r w:rsidRPr="000A7346">
        <w:rPr>
          <w:rFonts w:cs="Open Sans Light"/>
          <w:noProof/>
          <w:lang w:eastAsia="en-US"/>
        </w:rPr>
        <w:drawing>
          <wp:inline distT="0" distB="0" distL="0" distR="0" wp14:anchorId="12BBC175" wp14:editId="6221539A">
            <wp:extent cx="4953000" cy="1920590"/>
            <wp:effectExtent l="0" t="0" r="0" b="3810"/>
            <wp:docPr id="1408382095" name="Picture 6" descr="A diagram of a structur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DE7E6CF-618D-35C9-952D-9DD69C8DF6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8382095" name="Picture 6" descr="A diagram of a structure&#10;&#10;Description automatically generated">
                      <a:extLst>
                        <a:ext uri="{FF2B5EF4-FFF2-40B4-BE49-F238E27FC236}">
                          <a16:creationId xmlns:a16="http://schemas.microsoft.com/office/drawing/2014/main" id="{3DE7E6CF-618D-35C9-952D-9DD69C8DF6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60545" cy="1923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0DC7C" w14:textId="745BCEDA" w:rsidR="00833C4A" w:rsidRPr="000A7346" w:rsidRDefault="00833C4A" w:rsidP="00172166">
      <w:pPr>
        <w:spacing w:after="240"/>
        <w:rPr>
          <w:rFonts w:cs="Open Sans Light"/>
          <w:b/>
          <w:bCs/>
          <w:sz w:val="36"/>
          <w:szCs w:val="36"/>
          <w:lang w:eastAsia="en-US"/>
        </w:rPr>
      </w:pPr>
    </w:p>
    <w:p w14:paraId="29C06403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54C28C8E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2D258680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533D8839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5F5D09B2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1CD1A862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485F18A9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1004577E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56F1E8AE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37D3B4A4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7011894B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330925C5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2EC4125B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459B6EF5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516D6700" w14:textId="77777777" w:rsidR="000A7346" w:rsidRDefault="000A7346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</w:p>
    <w:p w14:paraId="3B49CAD9" w14:textId="76FC8B00" w:rsidR="00A443CE" w:rsidRPr="000A7346" w:rsidRDefault="00B25923" w:rsidP="00172166">
      <w:pPr>
        <w:spacing w:after="240"/>
        <w:rPr>
          <w:rFonts w:cs="Open Sans Light"/>
          <w:b/>
          <w:bCs/>
          <w:sz w:val="32"/>
          <w:szCs w:val="32"/>
          <w:lang w:eastAsia="en-US"/>
        </w:rPr>
      </w:pPr>
      <w:r w:rsidRPr="000A7346">
        <w:rPr>
          <w:rFonts w:cs="Open Sans Light"/>
          <w:b/>
          <w:bCs/>
          <w:sz w:val="32"/>
          <w:szCs w:val="32"/>
          <w:lang w:eastAsia="en-US"/>
        </w:rPr>
        <w:lastRenderedPageBreak/>
        <w:t xml:space="preserve">ACTIVITY 2 – </w:t>
      </w:r>
      <w:r w:rsidR="001A530D" w:rsidRPr="000A7346">
        <w:rPr>
          <w:rFonts w:cs="Open Sans Light"/>
          <w:b/>
          <w:bCs/>
          <w:sz w:val="32"/>
          <w:szCs w:val="32"/>
          <w:lang w:eastAsia="en-US"/>
        </w:rPr>
        <w:t xml:space="preserve">Your chance to </w:t>
      </w:r>
      <w:proofErr w:type="gramStart"/>
      <w:r w:rsidR="001A530D" w:rsidRPr="000A7346">
        <w:rPr>
          <w:rFonts w:cs="Open Sans Light"/>
          <w:b/>
          <w:bCs/>
          <w:sz w:val="32"/>
          <w:szCs w:val="32"/>
          <w:lang w:eastAsia="en-US"/>
        </w:rPr>
        <w:t>qualify</w:t>
      </w:r>
      <w:proofErr w:type="gramEnd"/>
    </w:p>
    <w:p w14:paraId="417FB827" w14:textId="56AB575C" w:rsidR="001A530D" w:rsidRPr="000A7346" w:rsidRDefault="001A530D" w:rsidP="00172166">
      <w:pPr>
        <w:spacing w:after="240"/>
        <w:rPr>
          <w:rFonts w:cs="Open Sans Light"/>
          <w:b/>
          <w:bCs/>
          <w:lang w:eastAsia="en-US"/>
        </w:rPr>
      </w:pPr>
      <w:r w:rsidRPr="000A7346">
        <w:rPr>
          <w:rFonts w:cs="Open Sans Light"/>
          <w:b/>
          <w:bCs/>
          <w:lang w:eastAsia="en-US"/>
        </w:rPr>
        <w:t xml:space="preserve">Practice </w:t>
      </w:r>
      <w:proofErr w:type="gramStart"/>
      <w:r w:rsidRPr="000A7346">
        <w:rPr>
          <w:rFonts w:cs="Open Sans Light"/>
          <w:b/>
          <w:bCs/>
          <w:lang w:eastAsia="en-US"/>
        </w:rPr>
        <w:t>question</w:t>
      </w:r>
      <w:proofErr w:type="gramEnd"/>
    </w:p>
    <w:p w14:paraId="60029C1E" w14:textId="7E9D8AAF" w:rsidR="001A530D" w:rsidRPr="000A7346" w:rsidRDefault="001A530D" w:rsidP="00172166">
      <w:pPr>
        <w:spacing w:after="240"/>
        <w:rPr>
          <w:rFonts w:cs="Open Sans Light"/>
          <w:sz w:val="28"/>
          <w:szCs w:val="28"/>
          <w:lang w:eastAsia="en-US"/>
        </w:rPr>
      </w:pPr>
      <w:r w:rsidRPr="000A7346">
        <w:rPr>
          <w:rFonts w:cs="Open Sans Light"/>
          <w:noProof/>
          <w:sz w:val="28"/>
          <w:szCs w:val="28"/>
          <w:lang w:eastAsia="en-US"/>
        </w:rPr>
        <w:drawing>
          <wp:inline distT="0" distB="0" distL="0" distR="0" wp14:anchorId="7CDE4C1D" wp14:editId="7684CA7B">
            <wp:extent cx="4145280" cy="622188"/>
            <wp:effectExtent l="0" t="0" r="0" b="6985"/>
            <wp:docPr id="2099740963" name="Picture 4" descr="A white background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0C28C9E-D8CE-B3DA-B86A-24F9E29C6F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740963" name="Picture 4" descr="A white background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30C28C9E-D8CE-B3DA-B86A-24F9E29C6F3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43480" cy="636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1A35D" w14:textId="723F946A" w:rsidR="001A530D" w:rsidRPr="000A7346" w:rsidRDefault="001A530D" w:rsidP="00172166">
      <w:pPr>
        <w:spacing w:after="240"/>
        <w:rPr>
          <w:rFonts w:cs="Open Sans Light"/>
          <w:sz w:val="28"/>
          <w:szCs w:val="28"/>
          <w:lang w:eastAsia="en-US"/>
        </w:rPr>
      </w:pPr>
      <w:r w:rsidRPr="000A7346">
        <w:rPr>
          <w:rFonts w:cs="Open Sans Light"/>
          <w:noProof/>
          <w:sz w:val="28"/>
          <w:szCs w:val="28"/>
          <w:lang w:eastAsia="en-US"/>
        </w:rPr>
        <w:drawing>
          <wp:inline distT="0" distB="0" distL="0" distR="0" wp14:anchorId="0C2D9C99" wp14:editId="556E93B1">
            <wp:extent cx="6642100" cy="1988820"/>
            <wp:effectExtent l="0" t="0" r="6350" b="0"/>
            <wp:docPr id="1429609065" name="Picture 5" descr="A white rectangular box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EB36C0A-C60F-ACEC-B0DC-4DD7A49F1E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609065" name="Picture 5" descr="A white rectangular box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CEB36C0A-C60F-ACEC-B0DC-4DD7A49F1E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8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E2960" w14:textId="50036F17" w:rsidR="00914C5E" w:rsidRPr="000A7346" w:rsidRDefault="001A530D" w:rsidP="00D87B42">
      <w:pPr>
        <w:spacing w:before="24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t>Practice Item</w:t>
      </w:r>
      <w:r w:rsidR="00D87B42" w:rsidRPr="000A7346">
        <w:rPr>
          <w:rFonts w:cs="Open Sans Light"/>
          <w:b/>
          <w:bCs/>
          <w:sz w:val="22"/>
          <w:szCs w:val="22"/>
          <w:lang w:eastAsia="en-US"/>
        </w:rPr>
        <w:t xml:space="preserve"> 1</w:t>
      </w:r>
    </w:p>
    <w:p w14:paraId="23F1881A" w14:textId="0DD510C8" w:rsidR="00FD6E15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1F1813A" wp14:editId="3F222A2A">
            <wp:extent cx="6323082" cy="2240280"/>
            <wp:effectExtent l="0" t="0" r="0" b="0"/>
            <wp:docPr id="1584135737" name="Picture 7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59D341E-0779-2C0C-9F97-03A8762111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135737" name="Picture 7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159D341E-0779-2C0C-9F97-03A8762111B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56656" cy="225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97DBA" w14:textId="24523E3E" w:rsidR="007378FB" w:rsidRPr="000A7346" w:rsidRDefault="001A530D" w:rsidP="007378F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Practice Item</w:t>
      </w:r>
      <w:r w:rsidR="007378FB" w:rsidRPr="000A7346">
        <w:rPr>
          <w:rFonts w:cs="Open Sans Light"/>
          <w:b/>
          <w:bCs/>
          <w:sz w:val="22"/>
          <w:szCs w:val="22"/>
          <w:lang w:val="en-US" w:eastAsia="en-US"/>
        </w:rPr>
        <w:t xml:space="preserve"> </w:t>
      </w:r>
      <w:r w:rsidRPr="000A7346">
        <w:rPr>
          <w:rFonts w:cs="Open Sans Light"/>
          <w:b/>
          <w:bCs/>
          <w:sz w:val="22"/>
          <w:szCs w:val="22"/>
          <w:lang w:val="en-US" w:eastAsia="en-US"/>
        </w:rPr>
        <w:t>2</w:t>
      </w:r>
    </w:p>
    <w:p w14:paraId="1CF4F073" w14:textId="5A65FED0" w:rsidR="007378FB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15ED4D47" wp14:editId="16D7630D">
            <wp:extent cx="6224594" cy="1562100"/>
            <wp:effectExtent l="0" t="0" r="5080" b="0"/>
            <wp:docPr id="905415679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07EFF8C-C865-BA85-7897-3332EF8739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415679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107EFF8C-C865-BA85-7897-3332EF8739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46701" cy="1567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71D4A" w14:textId="77777777" w:rsidR="001A530D" w:rsidRPr="000A7346" w:rsidRDefault="001A530D">
      <w:pPr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br w:type="page"/>
      </w:r>
    </w:p>
    <w:p w14:paraId="334199FB" w14:textId="3791DD95" w:rsidR="007378FB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lastRenderedPageBreak/>
        <w:t>Practice Item</w:t>
      </w:r>
      <w:r w:rsidR="007378FB" w:rsidRPr="000A7346">
        <w:rPr>
          <w:rFonts w:cs="Open Sans Light"/>
          <w:b/>
          <w:bCs/>
          <w:sz w:val="22"/>
          <w:szCs w:val="22"/>
          <w:lang w:eastAsia="en-US"/>
        </w:rPr>
        <w:t xml:space="preserve"> </w:t>
      </w:r>
      <w:r w:rsidRPr="000A7346">
        <w:rPr>
          <w:rFonts w:cs="Open Sans Light"/>
          <w:b/>
          <w:bCs/>
          <w:sz w:val="22"/>
          <w:szCs w:val="22"/>
          <w:lang w:eastAsia="en-US"/>
        </w:rPr>
        <w:t>3</w:t>
      </w:r>
    </w:p>
    <w:p w14:paraId="54EC46F9" w14:textId="397B4B64" w:rsidR="007378FB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A0803EF" wp14:editId="57ED68BC">
            <wp:extent cx="6340753" cy="1950720"/>
            <wp:effectExtent l="0" t="0" r="3175" b="0"/>
            <wp:docPr id="7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7EDE113-B875-30A8-1BC1-4A071B6D0B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B7EDE113-B875-30A8-1BC1-4A071B6D0B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63008" cy="1957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D8D0A" w14:textId="6A663FE3" w:rsidR="00A10B9F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t>Practice Item</w:t>
      </w:r>
      <w:r w:rsidR="00A10B9F" w:rsidRPr="000A7346">
        <w:rPr>
          <w:rFonts w:cs="Open Sans Light"/>
          <w:b/>
          <w:bCs/>
          <w:sz w:val="22"/>
          <w:szCs w:val="22"/>
          <w:lang w:eastAsia="en-US"/>
        </w:rPr>
        <w:t xml:space="preserve"> 4</w:t>
      </w:r>
    </w:p>
    <w:p w14:paraId="387C718E" w14:textId="6884B67E" w:rsidR="001A530D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659E06E" wp14:editId="1E92D04E">
            <wp:extent cx="6302273" cy="2331720"/>
            <wp:effectExtent l="0" t="0" r="3810" b="0"/>
            <wp:docPr id="343192834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B296088-8C2B-1A13-204B-C526595202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192834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5B296088-8C2B-1A13-204B-C526595202C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50043" cy="2349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79212" w14:textId="77777777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5A320C80" w14:textId="3F649AE8" w:rsidR="001A530D" w:rsidRPr="000A7346" w:rsidRDefault="001A530D" w:rsidP="00A742E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t>Practice Item 5</w:t>
      </w:r>
    </w:p>
    <w:p w14:paraId="44E9D8E1" w14:textId="23AB03F3" w:rsidR="001A530D" w:rsidRPr="000A7346" w:rsidRDefault="001A530D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2C35784" wp14:editId="262C86B8">
            <wp:extent cx="6286481" cy="1043940"/>
            <wp:effectExtent l="0" t="0" r="635" b="3810"/>
            <wp:docPr id="90203112" name="Picture 7" descr="A close-up of a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AFCAD97-6905-0044-5C64-35956E28CC2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03112" name="Picture 7" descr="A close-up of a text&#10;&#10;Description automatically generated">
                      <a:extLst>
                        <a:ext uri="{FF2B5EF4-FFF2-40B4-BE49-F238E27FC236}">
                          <a16:creationId xmlns:a16="http://schemas.microsoft.com/office/drawing/2014/main" id="{5AFCAD97-6905-0044-5C64-35956E28CC2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11189" cy="1048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79902" w14:textId="77777777" w:rsidR="00A742E1" w:rsidRPr="000A7346" w:rsidRDefault="00A742E1">
      <w:pPr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br w:type="page"/>
      </w:r>
    </w:p>
    <w:p w14:paraId="4EC6B1A7" w14:textId="7929301C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Qualification Item 1</w:t>
      </w:r>
    </w:p>
    <w:p w14:paraId="15B2B04D" w14:textId="7D328D32" w:rsidR="004C5695" w:rsidRPr="000A7346" w:rsidRDefault="00A742E1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175FAA2F" wp14:editId="32E21ACE">
            <wp:extent cx="5951220" cy="1626629"/>
            <wp:effectExtent l="0" t="0" r="0" b="0"/>
            <wp:docPr id="6" name="Picture 5" descr="A close-up of a list of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78AD1C9-2394-FC60-7367-10B3F0E566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lose-up of a list of words&#10;&#10;Description automatically generated">
                      <a:extLst>
                        <a:ext uri="{FF2B5EF4-FFF2-40B4-BE49-F238E27FC236}">
                          <a16:creationId xmlns:a16="http://schemas.microsoft.com/office/drawing/2014/main" id="{F78AD1C9-2394-FC60-7367-10B3F0E566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68793" cy="163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2AC236" w14:textId="24716BBA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2</w:t>
      </w:r>
    </w:p>
    <w:p w14:paraId="74501642" w14:textId="33C2F796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9A0F854" wp14:editId="5A7FF00E">
            <wp:extent cx="6027420" cy="1688945"/>
            <wp:effectExtent l="0" t="0" r="0" b="6985"/>
            <wp:docPr id="8" name="Picture 7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B42B431-1F10-7BC4-1854-117C71BC55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CB42B431-1F10-7BC4-1854-117C71BC55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81520" cy="170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4F9F5" w14:textId="301100D9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3</w:t>
      </w:r>
    </w:p>
    <w:p w14:paraId="3D7322EA" w14:textId="651229B0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4D6413F" wp14:editId="4727AFD4">
            <wp:extent cx="6096000" cy="1857940"/>
            <wp:effectExtent l="0" t="0" r="0" b="9525"/>
            <wp:docPr id="1318454675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8E66E94-8124-B635-5D27-AEC68568D2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454675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18E66E94-8124-B635-5D27-AEC68568D2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4527" cy="1863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30155" w14:textId="7DB5C345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4</w:t>
      </w:r>
    </w:p>
    <w:p w14:paraId="264FFACF" w14:textId="2595864E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44E145B" wp14:editId="5D10FA52">
            <wp:extent cx="6073140" cy="1713949"/>
            <wp:effectExtent l="0" t="0" r="3810" b="635"/>
            <wp:docPr id="1947616968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F9BD97E-EDE4-7E20-FAE1-D7653D4CBC0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616968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5F9BD97E-EDE4-7E20-FAE1-D7653D4CBC0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0553" cy="1718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6804B" w14:textId="77777777" w:rsidR="00A742E1" w:rsidRPr="000A7346" w:rsidRDefault="00A742E1">
      <w:pPr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br w:type="page"/>
      </w:r>
    </w:p>
    <w:p w14:paraId="47A21FC0" w14:textId="15390661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Qualification Item 5</w:t>
      </w:r>
    </w:p>
    <w:p w14:paraId="44E60C6A" w14:textId="07B846E9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3851DCE" wp14:editId="5CCBC532">
            <wp:extent cx="6073140" cy="1337136"/>
            <wp:effectExtent l="0" t="0" r="3810" b="0"/>
            <wp:docPr id="1249126366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C636C75-64BC-9B64-2A9D-5E0F8FF479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126366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0C636C75-64BC-9B64-2A9D-5E0F8FF479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2704" cy="134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AB1E0" w14:textId="105BBBE0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6</w:t>
      </w:r>
    </w:p>
    <w:p w14:paraId="5E3B795E" w14:textId="5F9E2F93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2940061" wp14:editId="11CF7939">
            <wp:extent cx="6088380" cy="1228735"/>
            <wp:effectExtent l="0" t="0" r="7620" b="9525"/>
            <wp:docPr id="2061730342" name="Picture 5" descr="A close-up of some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67C850F-C831-2E46-026C-75AD9AC57D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730342" name="Picture 5" descr="A close-up of some words&#10;&#10;Description automatically generated">
                      <a:extLst>
                        <a:ext uri="{FF2B5EF4-FFF2-40B4-BE49-F238E27FC236}">
                          <a16:creationId xmlns:a16="http://schemas.microsoft.com/office/drawing/2014/main" id="{667C850F-C831-2E46-026C-75AD9AC57D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2372" cy="123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2F4FB" w14:textId="703FD752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7</w:t>
      </w:r>
    </w:p>
    <w:p w14:paraId="3571AFAB" w14:textId="0731EFA6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object w:dxaOrig="9936" w:dyaOrig="3792" w14:anchorId="1AB29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91pt;height:187pt" o:ole="">
            <v:imagedata r:id="rId27" o:title=""/>
          </v:shape>
          <o:OLEObject Type="Embed" ProgID="PBrush" ShapeID="_x0000_i1027" DrawAspect="Content" ObjectID="_1789392014" r:id="rId28"/>
        </w:object>
      </w:r>
    </w:p>
    <w:p w14:paraId="642194C0" w14:textId="5E97F2AD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8</w:t>
      </w:r>
    </w:p>
    <w:p w14:paraId="4A9394BA" w14:textId="2194CEA3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4C80F44" wp14:editId="69D374D1">
            <wp:extent cx="6088380" cy="1434203"/>
            <wp:effectExtent l="0" t="0" r="7620" b="0"/>
            <wp:docPr id="637537316" name="Picture 5" descr="A close up of a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C77BCD1-70B9-D408-5BD8-B60B2E8FD8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537316" name="Picture 5" descr="A close up of a text&#10;&#10;Description automatically generated">
                      <a:extLst>
                        <a:ext uri="{FF2B5EF4-FFF2-40B4-BE49-F238E27FC236}">
                          <a16:creationId xmlns:a16="http://schemas.microsoft.com/office/drawing/2014/main" id="{6C77BCD1-70B9-D408-5BD8-B60B2E8FD8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2138" cy="143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D4A9C" w14:textId="77777777" w:rsidR="00A742E1" w:rsidRPr="000A7346" w:rsidRDefault="00A742E1">
      <w:pPr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br w:type="page"/>
      </w:r>
    </w:p>
    <w:p w14:paraId="565DEEE7" w14:textId="28F41D1B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Qualification Item 9</w:t>
      </w:r>
    </w:p>
    <w:p w14:paraId="37B85CBC" w14:textId="0CD06E38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33211158" wp14:editId="748F9911">
            <wp:extent cx="5600700" cy="2267587"/>
            <wp:effectExtent l="0" t="0" r="0" b="0"/>
            <wp:docPr id="1934753195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EFF0623-A311-4160-72BB-F1672411F3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753195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FEFF0623-A311-4160-72BB-F1672411F3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8970" cy="227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7E8BA" w14:textId="718B5F0C" w:rsidR="001A530D" w:rsidRPr="000A7346" w:rsidRDefault="001A530D" w:rsidP="001A530D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Qualification Item 10</w:t>
      </w:r>
    </w:p>
    <w:p w14:paraId="1C4A60DD" w14:textId="6438A1B6" w:rsidR="00A742E1" w:rsidRPr="000A7346" w:rsidRDefault="00A742E1" w:rsidP="001A530D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BA0AFB0" wp14:editId="46AAF2F5">
            <wp:extent cx="5631180" cy="1305508"/>
            <wp:effectExtent l="0" t="0" r="0" b="9525"/>
            <wp:docPr id="1359667108" name="Picture 5" descr="A close-up of a white boar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93488AF-6B40-F56F-55A5-35FC962FF0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667108" name="Picture 5" descr="A close-up of a white board&#10;&#10;Description automatically generated">
                      <a:extLst>
                        <a:ext uri="{FF2B5EF4-FFF2-40B4-BE49-F238E27FC236}">
                          <a16:creationId xmlns:a16="http://schemas.microsoft.com/office/drawing/2014/main" id="{793488AF-6B40-F56F-55A5-35FC962FF0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68620" cy="1314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B3604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2C7D17B5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584CE2D7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5FE6393D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0580E008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167FF36A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23022507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29D3B8BA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704393E7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416A5364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5C8E451F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3C719E82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7CC2BBC6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0BFA4584" w14:textId="77777777" w:rsidR="000A7346" w:rsidRDefault="000A7346" w:rsidP="001A530D">
      <w:pPr>
        <w:spacing w:before="120" w:after="120"/>
        <w:rPr>
          <w:rFonts w:cs="Open Sans Light"/>
          <w:b/>
          <w:bCs/>
          <w:sz w:val="32"/>
          <w:szCs w:val="32"/>
          <w:lang w:val="en-US" w:eastAsia="en-US"/>
        </w:rPr>
      </w:pPr>
    </w:p>
    <w:p w14:paraId="1F4B9997" w14:textId="55AA93F0" w:rsidR="00A742E1" w:rsidRPr="000A7346" w:rsidRDefault="00340DB1" w:rsidP="001A530D">
      <w:pPr>
        <w:spacing w:before="120" w:after="120"/>
        <w:rPr>
          <w:rFonts w:cs="Open Sans Light"/>
          <w:b/>
          <w:bCs/>
          <w:sz w:val="32"/>
          <w:szCs w:val="32"/>
          <w:lang w:eastAsia="en-US"/>
        </w:rPr>
      </w:pPr>
      <w:r w:rsidRPr="000A7346">
        <w:rPr>
          <w:rFonts w:cs="Open Sans Light"/>
          <w:b/>
          <w:bCs/>
          <w:sz w:val="32"/>
          <w:szCs w:val="32"/>
          <w:lang w:val="en-US" w:eastAsia="en-US"/>
        </w:rPr>
        <w:lastRenderedPageBreak/>
        <w:t>ACTIVITY 3 – Student answers and Examiner reports</w:t>
      </w:r>
    </w:p>
    <w:p w14:paraId="017317E9" w14:textId="45C7B62C" w:rsidR="004D575C" w:rsidRPr="000A7346" w:rsidRDefault="008C1704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eastAsia="en-US"/>
        </w:rPr>
        <w:t>Question 1</w:t>
      </w:r>
    </w:p>
    <w:p w14:paraId="3EA0DDAB" w14:textId="6DEE28D8" w:rsidR="008C1704" w:rsidRPr="000A7346" w:rsidRDefault="008C1704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4A1E146" wp14:editId="55AEAB01">
            <wp:extent cx="4434840" cy="4263233"/>
            <wp:effectExtent l="0" t="0" r="3810" b="4445"/>
            <wp:docPr id="1474490770" name="Picture 5" descr="A diagram of a molecul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C737616-3386-A02F-5D34-C1615967FA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490770" name="Picture 5" descr="A diagram of a molecule&#10;&#10;Description automatically generated">
                      <a:extLst>
                        <a:ext uri="{FF2B5EF4-FFF2-40B4-BE49-F238E27FC236}">
                          <a16:creationId xmlns:a16="http://schemas.microsoft.com/office/drawing/2014/main" id="{5C737616-3386-A02F-5D34-C1615967FA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64344" cy="429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9ACAC" w14:textId="3DF936CE" w:rsidR="00FD6E15" w:rsidRPr="000A7346" w:rsidRDefault="008C1704" w:rsidP="00107C1B">
      <w:pPr>
        <w:spacing w:before="120" w:after="120"/>
        <w:rPr>
          <w:rFonts w:cs="Open Sans Light"/>
          <w:b/>
          <w:bCs/>
          <w:color w:val="FF0000"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color w:val="FF0000"/>
          <w:sz w:val="22"/>
          <w:szCs w:val="22"/>
          <w:lang w:eastAsia="en-US"/>
        </w:rPr>
        <w:lastRenderedPageBreak/>
        <w:drawing>
          <wp:inline distT="0" distB="0" distL="0" distR="0" wp14:anchorId="1CB85C5F" wp14:editId="696C3580">
            <wp:extent cx="6642100" cy="4777105"/>
            <wp:effectExtent l="0" t="0" r="6350" b="4445"/>
            <wp:docPr id="5" name="Picture 4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FFAA2EE-7B1C-5552-AF2E-28CDAC1B12D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0FFAA2EE-7B1C-5552-AF2E-28CDAC1B12D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77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B04DE" w14:textId="77777777" w:rsidR="008C1704" w:rsidRPr="000A7346" w:rsidRDefault="008C1704" w:rsidP="00107C1B">
      <w:pPr>
        <w:spacing w:before="120" w:after="120"/>
        <w:rPr>
          <w:rFonts w:cs="Open Sans Light"/>
          <w:b/>
          <w:bCs/>
          <w:color w:val="FF0000"/>
          <w:sz w:val="22"/>
          <w:szCs w:val="22"/>
          <w:lang w:eastAsia="en-US"/>
        </w:rPr>
      </w:pPr>
    </w:p>
    <w:p w14:paraId="511C9BD1" w14:textId="77777777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Student 1</w:t>
      </w:r>
    </w:p>
    <w:p w14:paraId="76EE11E7" w14:textId="461035D4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6EDCD45" wp14:editId="2034C4A3">
            <wp:extent cx="4381500" cy="3380483"/>
            <wp:effectExtent l="0" t="0" r="0" b="0"/>
            <wp:docPr id="2052234182" name="Picture 6" descr="A black and white image of a diagra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CC959E4-0483-819B-C0E2-C0A0B840800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234182" name="Picture 6" descr="A black and white image of a diagram&#10;&#10;Description automatically generated">
                      <a:extLst>
                        <a:ext uri="{FF2B5EF4-FFF2-40B4-BE49-F238E27FC236}">
                          <a16:creationId xmlns:a16="http://schemas.microsoft.com/office/drawing/2014/main" id="{BCC959E4-0483-819B-C0E2-C0A0B840800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87585" cy="3385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2B5A2" w14:textId="77777777" w:rsidR="005C5AEF" w:rsidRPr="000A7346" w:rsidRDefault="005C5AEF">
      <w:pPr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br w:type="page"/>
      </w:r>
    </w:p>
    <w:p w14:paraId="5C8FF1F0" w14:textId="2368585D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Student 2</w:t>
      </w:r>
    </w:p>
    <w:p w14:paraId="5F30573F" w14:textId="4EEF6AB4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1DD6D95" wp14:editId="3200EC95">
            <wp:extent cx="4487928" cy="3268980"/>
            <wp:effectExtent l="0" t="0" r="8255" b="7620"/>
            <wp:docPr id="311471708" name="Picture 5" descr="A group of chemical formula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C4DFC1B-9D53-ABF0-B055-C436388CAD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471708" name="Picture 5" descr="A group of chemical formulas&#10;&#10;Description automatically generated">
                      <a:extLst>
                        <a:ext uri="{FF2B5EF4-FFF2-40B4-BE49-F238E27FC236}">
                          <a16:creationId xmlns:a16="http://schemas.microsoft.com/office/drawing/2014/main" id="{BC4DFC1B-9D53-ABF0-B055-C436388CAD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01425" cy="327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5AA16" w14:textId="77777777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2D3B3D2" w14:textId="6D907DB5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Student 3</w:t>
      </w:r>
    </w:p>
    <w:p w14:paraId="53E5D2C5" w14:textId="546DBA72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10968C59" wp14:editId="7422A333">
            <wp:extent cx="4930140" cy="3736726"/>
            <wp:effectExtent l="0" t="0" r="3810" b="0"/>
            <wp:docPr id="961045960" name="Picture 7" descr="A group of chemical formula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EBCB969-A613-54B8-3BFA-8075AE61C2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045960" name="Picture 7" descr="A group of chemical formulas&#10;&#10;Description automatically generated">
                      <a:extLst>
                        <a:ext uri="{FF2B5EF4-FFF2-40B4-BE49-F238E27FC236}">
                          <a16:creationId xmlns:a16="http://schemas.microsoft.com/office/drawing/2014/main" id="{EEBCB969-A613-54B8-3BFA-8075AE61C2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39933" cy="374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9D655" w14:textId="77777777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304FB24C" w14:textId="77777777" w:rsidR="005C5AEF" w:rsidRPr="000A7346" w:rsidRDefault="005C5AEF">
      <w:pPr>
        <w:rPr>
          <w:rFonts w:cs="Open Sans Light"/>
          <w:b/>
          <w:bCs/>
          <w:sz w:val="22"/>
          <w:szCs w:val="22"/>
          <w:lang w:val="en-US"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br w:type="page"/>
      </w:r>
    </w:p>
    <w:p w14:paraId="37EE7E6F" w14:textId="6880CD45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Student 4</w:t>
      </w:r>
    </w:p>
    <w:p w14:paraId="029F64E6" w14:textId="71151264" w:rsidR="005C5AEF" w:rsidRPr="000A7346" w:rsidRDefault="005C5AEF" w:rsidP="005C5AE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06F899A" wp14:editId="3A609A0B">
            <wp:extent cx="5090160" cy="3610802"/>
            <wp:effectExtent l="0" t="0" r="0" b="8890"/>
            <wp:docPr id="683041730" name="Picture 5" descr="A group of chemical formula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AD64305-14D3-BE6A-3FDC-E45B2CEF0E2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041730" name="Picture 5" descr="A group of chemical formulas&#10;&#10;Description automatically generated">
                      <a:extLst>
                        <a:ext uri="{FF2B5EF4-FFF2-40B4-BE49-F238E27FC236}">
                          <a16:creationId xmlns:a16="http://schemas.microsoft.com/office/drawing/2014/main" id="{3AD64305-14D3-BE6A-3FDC-E45B2CEF0E2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95867" cy="36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C8DFE" w14:textId="77777777" w:rsidR="008C1704" w:rsidRPr="000A7346" w:rsidRDefault="008C1704" w:rsidP="00107C1B">
      <w:pPr>
        <w:spacing w:before="120" w:after="120"/>
        <w:rPr>
          <w:rFonts w:cs="Open Sans Light"/>
          <w:b/>
          <w:bCs/>
          <w:color w:val="FF0000"/>
          <w:sz w:val="22"/>
          <w:szCs w:val="22"/>
          <w:lang w:eastAsia="en-US"/>
        </w:rPr>
      </w:pPr>
    </w:p>
    <w:p w14:paraId="23A85598" w14:textId="4D0E11FB" w:rsidR="00FD6E15" w:rsidRPr="000A7346" w:rsidRDefault="00FD6E15" w:rsidP="00FD6E15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726329B0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99E4BD4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5F024CBB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0A715C4F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2201D005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286AE186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58A18AF5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2A36F842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3D78EF2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DFCA075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AC67B0E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8139698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068FA4F0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43A6D489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5CACC00D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3FB8AA2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75D69132" w14:textId="77777777" w:rsidR="000A7346" w:rsidRDefault="000A7346" w:rsidP="00C67830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0B954FD6" w14:textId="54024324" w:rsidR="00C67830" w:rsidRPr="000A7346" w:rsidRDefault="00C67830" w:rsidP="00C67830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Question 2</w:t>
      </w:r>
    </w:p>
    <w:p w14:paraId="681DDAB0" w14:textId="515738BB" w:rsidR="00FD6E15" w:rsidRPr="000A7346" w:rsidRDefault="00C67830" w:rsidP="00FD6E15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1A283D05" wp14:editId="55D5198B">
            <wp:extent cx="4853940" cy="3839996"/>
            <wp:effectExtent l="0" t="0" r="3810" b="8255"/>
            <wp:docPr id="245530673" name="Picture 5" descr="A screenshot of a math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47379F7-4EFA-7647-6FFC-B5313D553D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530673" name="Picture 5" descr="A screenshot of a math test&#10;&#10;Description automatically generated">
                      <a:extLst>
                        <a:ext uri="{FF2B5EF4-FFF2-40B4-BE49-F238E27FC236}">
                          <a16:creationId xmlns:a16="http://schemas.microsoft.com/office/drawing/2014/main" id="{047379F7-4EFA-7647-6FFC-B5313D553D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58816" cy="384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895BA" w14:textId="0BAB0B99" w:rsidR="00FD6E15" w:rsidRPr="000A7346" w:rsidRDefault="00FD6E15" w:rsidP="00FD6E15">
      <w:pPr>
        <w:spacing w:after="240"/>
        <w:rPr>
          <w:rFonts w:cs="Open Sans Light"/>
          <w:b/>
          <w:bCs/>
          <w:sz w:val="22"/>
          <w:szCs w:val="22"/>
          <w:lang w:eastAsia="en-US"/>
        </w:rPr>
      </w:pPr>
    </w:p>
    <w:p w14:paraId="2F59B798" w14:textId="6E840347" w:rsidR="00FD6E15" w:rsidRPr="000A7346" w:rsidRDefault="00C67830" w:rsidP="00FD6E15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97EBEBE" wp14:editId="03FEBF37">
            <wp:extent cx="6004560" cy="3161866"/>
            <wp:effectExtent l="0" t="0" r="0" b="635"/>
            <wp:docPr id="1731343342" name="Picture 4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C1347F8-854C-3D0D-ADAD-A90447A7ED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343342" name="Picture 4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4C1347F8-854C-3D0D-ADAD-A90447A7ED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18242" cy="316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FB25A" w14:textId="77777777" w:rsidR="000A7346" w:rsidRDefault="000A7346" w:rsidP="00C67830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267AA33" w14:textId="77777777" w:rsidR="000A7346" w:rsidRDefault="000A7346" w:rsidP="00C67830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B3329D5" w14:textId="77777777" w:rsidR="000A7346" w:rsidRDefault="000A7346" w:rsidP="00C67830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28688843" w14:textId="77777777" w:rsidR="000A7346" w:rsidRDefault="000A7346" w:rsidP="00C67830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1C3AB6B" w14:textId="77777777" w:rsidR="000A7346" w:rsidRDefault="000A7346" w:rsidP="00C67830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05E9B8D" w14:textId="3A93E936" w:rsidR="00C67830" w:rsidRPr="000A7346" w:rsidRDefault="00C67830" w:rsidP="00C67830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Student 1</w:t>
      </w:r>
    </w:p>
    <w:p w14:paraId="7D6E1C71" w14:textId="6B0C64EF" w:rsidR="00C67830" w:rsidRPr="000A7346" w:rsidRDefault="00C67830" w:rsidP="00FD6E15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5890628" wp14:editId="10DE6BA1">
            <wp:extent cx="4164419" cy="2141220"/>
            <wp:effectExtent l="0" t="0" r="7620" b="0"/>
            <wp:docPr id="756420668" name="Picture 5" descr="A paper with math equation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55CD4BC-05CF-D676-5BD1-4925F10C3D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420668" name="Picture 5" descr="A paper with math equations&#10;&#10;Description automatically generated">
                      <a:extLst>
                        <a:ext uri="{FF2B5EF4-FFF2-40B4-BE49-F238E27FC236}">
                          <a16:creationId xmlns:a16="http://schemas.microsoft.com/office/drawing/2014/main" id="{C55CD4BC-05CF-D676-5BD1-4925F10C3D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83410" cy="215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523AD" w14:textId="4FFECFC3" w:rsidR="00C67830" w:rsidRPr="000A7346" w:rsidRDefault="00C67830" w:rsidP="00FD6E15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D755662" wp14:editId="44E8D994">
            <wp:extent cx="4151505" cy="1592580"/>
            <wp:effectExtent l="0" t="0" r="1905" b="7620"/>
            <wp:docPr id="10" name="Picture 9" descr="A close 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7E60BC8-D304-B00F-4BCB-134C14090F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close 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37E60BC8-D304-B00F-4BCB-134C14090F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88027" cy="1606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9DC21" w14:textId="509B67FC" w:rsidR="00C67830" w:rsidRPr="000A7346" w:rsidRDefault="00C67830" w:rsidP="00FD6E15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4F11977" wp14:editId="2EEBFF0D">
            <wp:extent cx="4150196" cy="1661160"/>
            <wp:effectExtent l="0" t="0" r="3175" b="0"/>
            <wp:docPr id="12" name="Picture 11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A7925D1-883A-01B3-C0DF-7E066758BC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4A7925D1-883A-01B3-C0DF-7E066758BC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75405" cy="167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7BC18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7495997A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CF70B16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486B95E9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04C5F1D9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0614E10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908ADB3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507FD21C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A8EAA31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1D9C830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B017201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02C0801F" w14:textId="77777777" w:rsidR="000A7346" w:rsidRDefault="000A7346" w:rsidP="00FD6E15">
      <w:pPr>
        <w:spacing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D19965F" w14:textId="317F7BE3" w:rsidR="00C67830" w:rsidRPr="000A7346" w:rsidRDefault="00C67830" w:rsidP="00FD6E15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Student 2</w:t>
      </w:r>
    </w:p>
    <w:p w14:paraId="144A665E" w14:textId="466A7623" w:rsidR="00D24B7A" w:rsidRPr="000A7346" w:rsidRDefault="005322E1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7D42EE29" wp14:editId="7BEAB996">
            <wp:extent cx="4503420" cy="2173416"/>
            <wp:effectExtent l="0" t="0" r="0" b="0"/>
            <wp:docPr id="1875516352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8A7529A-401C-0874-AAC0-E6ABF3FEA5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516352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18A7529A-401C-0874-AAC0-E6ABF3FEA5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29133" cy="218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8574A" w14:textId="2D27E171" w:rsidR="005322E1" w:rsidRPr="000A7346" w:rsidRDefault="005322E1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27D40B91" wp14:editId="2AEBCC06">
            <wp:extent cx="4495800" cy="2781447"/>
            <wp:effectExtent l="0" t="0" r="0" b="0"/>
            <wp:docPr id="1897189323" name="Picture 7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AB4D3A0-FC69-6E56-467B-8B2C700082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189323" name="Picture 7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FAB4D3A0-FC69-6E56-467B-8B2C700082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07225" cy="27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12F62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8E2D978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4898A3F2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5E2863E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C256690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5D49D2C0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73790DD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7707500B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274B8F1A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FB57478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041B20D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30F4E493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7D191950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0E899BF9" w14:textId="77777777" w:rsidR="000A7346" w:rsidRDefault="000A7346" w:rsidP="00097F78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78D633C" w14:textId="46ED0946" w:rsidR="00097F78" w:rsidRPr="000A7346" w:rsidRDefault="00097F78" w:rsidP="00097F78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Question 3</w:t>
      </w:r>
    </w:p>
    <w:p w14:paraId="4AAA85A3" w14:textId="7365370D" w:rsidR="005322E1" w:rsidRPr="000A7346" w:rsidRDefault="00097F78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CFDF4BF" wp14:editId="79EB11BE">
            <wp:extent cx="4381500" cy="1176219"/>
            <wp:effectExtent l="0" t="0" r="0" b="5080"/>
            <wp:docPr id="1996913742" name="Picture 5" descr="A black text on a white backgroun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9CB0DA5-3306-9324-F8D6-8518B52DC5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913742" name="Picture 5" descr="A black text on a white background&#10;&#10;Description automatically generated">
                      <a:extLst>
                        <a:ext uri="{FF2B5EF4-FFF2-40B4-BE49-F238E27FC236}">
                          <a16:creationId xmlns:a16="http://schemas.microsoft.com/office/drawing/2014/main" id="{89CB0DA5-3306-9324-F8D6-8518B52DC5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24163" cy="118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18189" w14:textId="4BE5E7B1" w:rsidR="00097F78" w:rsidRPr="000A7346" w:rsidRDefault="00097F78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DF653AE" wp14:editId="23D17C97">
            <wp:extent cx="6001697" cy="2065020"/>
            <wp:effectExtent l="0" t="0" r="0" b="0"/>
            <wp:docPr id="883252707" name="Picture 7" descr="A close-up of a list of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4CD5424-26B7-814C-47E1-A1395BBCE65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252707" name="Picture 7" descr="A close-up of a list of text&#10;&#10;Description automatically generated">
                      <a:extLst>
                        <a:ext uri="{FF2B5EF4-FFF2-40B4-BE49-F238E27FC236}">
                          <a16:creationId xmlns:a16="http://schemas.microsoft.com/office/drawing/2014/main" id="{54CD5424-26B7-814C-47E1-A1395BBCE65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55601" cy="2083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95293" w14:textId="77777777" w:rsidR="00F47CBB" w:rsidRPr="000A7346" w:rsidRDefault="00F47CBB" w:rsidP="00F47CB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Student 1</w:t>
      </w:r>
    </w:p>
    <w:p w14:paraId="68208A08" w14:textId="201B78A9" w:rsidR="00FD6E15" w:rsidRPr="000A7346" w:rsidRDefault="00F47CB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58F0A623" wp14:editId="58099DDC">
            <wp:extent cx="6642100" cy="1797685"/>
            <wp:effectExtent l="0" t="0" r="6350" b="0"/>
            <wp:docPr id="979963916" name="Picture 7" descr="A close-up of a list of product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5EBEBD2-E3EE-714A-FC7D-2EBE7DA74E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963916" name="Picture 7" descr="A close-up of a list of products&#10;&#10;Description automatically generated">
                      <a:extLst>
                        <a:ext uri="{FF2B5EF4-FFF2-40B4-BE49-F238E27FC236}">
                          <a16:creationId xmlns:a16="http://schemas.microsoft.com/office/drawing/2014/main" id="{D5EBEBD2-E3EE-714A-FC7D-2EBE7DA74E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79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AE490" w14:textId="667700EC" w:rsidR="00F47CBB" w:rsidRPr="000A7346" w:rsidRDefault="00F47CBB" w:rsidP="00F47CB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Student 2</w:t>
      </w:r>
    </w:p>
    <w:p w14:paraId="06E308B3" w14:textId="025849B2" w:rsidR="00F47CBB" w:rsidRPr="000A7346" w:rsidRDefault="00F47CB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100FD1F6" wp14:editId="195C8F03">
            <wp:extent cx="6642100" cy="1572895"/>
            <wp:effectExtent l="0" t="0" r="6350" b="8255"/>
            <wp:docPr id="1527803901" name="Picture 9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3B98F9B-149A-E955-497D-2A162EC052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803901" name="Picture 9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43B98F9B-149A-E955-497D-2A162EC052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5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0887D" w14:textId="77777777" w:rsidR="000A7346" w:rsidRDefault="000A7346" w:rsidP="00F47CBB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6529488D" w14:textId="77777777" w:rsidR="000A7346" w:rsidRDefault="000A7346" w:rsidP="00F47CBB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25C15A5E" w14:textId="77777777" w:rsidR="000A7346" w:rsidRDefault="000A7346" w:rsidP="00F47CBB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7BFC8C7F" w14:textId="77777777" w:rsidR="000A7346" w:rsidRDefault="000A7346" w:rsidP="00F47CBB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74E0CE63" w14:textId="77777777" w:rsidR="000A7346" w:rsidRDefault="000A7346" w:rsidP="00F47CBB">
      <w:pPr>
        <w:spacing w:before="120" w:after="120"/>
        <w:rPr>
          <w:rFonts w:cs="Open Sans Light"/>
          <w:b/>
          <w:bCs/>
          <w:sz w:val="22"/>
          <w:szCs w:val="22"/>
          <w:lang w:val="en-US" w:eastAsia="en-US"/>
        </w:rPr>
      </w:pPr>
    </w:p>
    <w:p w14:paraId="1E372A0D" w14:textId="22A6D25C" w:rsidR="00F47CBB" w:rsidRPr="000A7346" w:rsidRDefault="00F47CBB" w:rsidP="00F47CB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lastRenderedPageBreak/>
        <w:t>Student 3</w:t>
      </w:r>
    </w:p>
    <w:p w14:paraId="0FA49E95" w14:textId="39D3C840" w:rsidR="00F47CBB" w:rsidRPr="000A7346" w:rsidRDefault="00F47CB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CB60B75" wp14:editId="2C4F4476">
            <wp:extent cx="6642100" cy="1251585"/>
            <wp:effectExtent l="0" t="0" r="6350" b="5715"/>
            <wp:docPr id="2111819069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F747A88-D0A8-1381-7751-E99D401FD9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819069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9F747A88-D0A8-1381-7751-E99D401FD9A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E6EC" w14:textId="3B0C4FF6" w:rsidR="00F47CBB" w:rsidRPr="000A7346" w:rsidRDefault="00F47CBB" w:rsidP="00F47CB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sz w:val="22"/>
          <w:szCs w:val="22"/>
          <w:lang w:val="en-US" w:eastAsia="en-US"/>
        </w:rPr>
        <w:t>Student 4</w:t>
      </w:r>
    </w:p>
    <w:p w14:paraId="70CDF1AC" w14:textId="51AE948E" w:rsidR="00F47CBB" w:rsidRPr="000A7346" w:rsidRDefault="00F47CBB" w:rsidP="00107C1B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0A7346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3185FAD1" wp14:editId="1A8AA8D7">
            <wp:extent cx="6642100" cy="1772920"/>
            <wp:effectExtent l="0" t="0" r="6350" b="0"/>
            <wp:docPr id="11" name="Picture 10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791D759-2F9E-682A-A27A-9210C88FC6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1791D759-2F9E-682A-A27A-9210C88FC64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8CC66" w14:textId="19DCD4C6" w:rsidR="000A13E2" w:rsidRPr="000A7346" w:rsidRDefault="000A13E2">
      <w:pPr>
        <w:rPr>
          <w:rFonts w:cs="Open Sans Light"/>
          <w:b/>
          <w:bCs/>
          <w:sz w:val="22"/>
          <w:szCs w:val="22"/>
          <w:lang w:eastAsia="en-US"/>
        </w:rPr>
      </w:pPr>
    </w:p>
    <w:sectPr w:rsidR="000A13E2" w:rsidRPr="000A7346" w:rsidSect="004F2A8F">
      <w:headerReference w:type="default" r:id="rId51"/>
      <w:footerReference w:type="even" r:id="rId52"/>
      <w:headerReference w:type="first" r:id="rId53"/>
      <w:pgSz w:w="11900" w:h="16820" w:code="9"/>
      <w:pgMar w:top="720" w:right="720" w:bottom="720" w:left="720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76F1DA" w14:textId="77777777" w:rsidR="008D4CFE" w:rsidRDefault="008D4CFE" w:rsidP="003F4BE3">
      <w:r>
        <w:separator/>
      </w:r>
    </w:p>
    <w:p w14:paraId="0328E89A" w14:textId="77777777" w:rsidR="008D4CFE" w:rsidRDefault="008D4CFE"/>
    <w:p w14:paraId="53701C75" w14:textId="77777777" w:rsidR="008D4CFE" w:rsidRDefault="008D4CFE"/>
  </w:endnote>
  <w:endnote w:type="continuationSeparator" w:id="0">
    <w:p w14:paraId="25A374A7" w14:textId="77777777" w:rsidR="008D4CFE" w:rsidRDefault="008D4CFE" w:rsidP="003F4BE3">
      <w:r>
        <w:continuationSeparator/>
      </w:r>
    </w:p>
    <w:p w14:paraId="0ABEE44B" w14:textId="77777777" w:rsidR="008D4CFE" w:rsidRDefault="008D4CFE"/>
    <w:p w14:paraId="5848B882" w14:textId="77777777" w:rsidR="008D4CFE" w:rsidRDefault="008D4CF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0FD0C913-773F-489E-BC46-849E5FE1041D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2729340F-1445-4BBC-BBD2-9AF48ACE3B07}"/>
    <w:embedBold r:id="rId3" w:fontKey="{2D0AF76E-1CD6-4585-8173-5FAE74993D2F}"/>
    <w:embedItalic r:id="rId4" w:fontKey="{512F2B78-2BA5-4CA5-9546-9F8020B5F687}"/>
  </w:font>
  <w:font w:name="Open Sans SemiBold">
    <w:altName w:val="Calibri"/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08ED1BD6-C087-4692-80A2-1F37C9EB9462}"/>
    <w:embedBoldItalic r:id="rId6" w:fontKey="{6D5AC5BA-5F0F-42FE-9227-477BE65D7053}"/>
  </w:font>
  <w:font w:name="Open Sans">
    <w:altName w:val="Calibri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C94F2A75-795B-4D3D-AC07-D73ADCD9AFF7}"/>
    <w:embedBold r:id="rId8" w:fontKey="{0CF491AA-A9B1-4C3F-9A24-6554E8140C36}"/>
    <w:embedItalic r:id="rId9" w:fontKey="{599F6A14-40F1-46B4-942E-BA3E8A75E555}"/>
    <w:embedBoldItalic r:id="rId10" w:fontKey="{D2F231E2-2DF4-420C-A930-D0AFCCF63E8A}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OpenSans-Light">
    <w:altName w:val="Times New Roman"/>
    <w:charset w:val="00"/>
    <w:family w:val="auto"/>
    <w:pitch w:val="variable"/>
    <w:sig w:usb0="00000001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14BEAF" w14:textId="77777777" w:rsidR="008D4CFE" w:rsidRDefault="008D4CFE" w:rsidP="003F4BE3">
      <w:r>
        <w:separator/>
      </w:r>
    </w:p>
    <w:p w14:paraId="20E42EFF" w14:textId="77777777" w:rsidR="008D4CFE" w:rsidRDefault="008D4CFE"/>
    <w:p w14:paraId="6CEBA402" w14:textId="77777777" w:rsidR="008D4CFE" w:rsidRDefault="008D4CFE"/>
  </w:footnote>
  <w:footnote w:type="continuationSeparator" w:id="0">
    <w:p w14:paraId="3CFB2F1C" w14:textId="77777777" w:rsidR="008D4CFE" w:rsidRDefault="008D4CFE" w:rsidP="003F4BE3">
      <w:r>
        <w:continuationSeparator/>
      </w:r>
    </w:p>
    <w:p w14:paraId="0B4B0E75" w14:textId="77777777" w:rsidR="008D4CFE" w:rsidRDefault="008D4CFE"/>
    <w:p w14:paraId="59764457" w14:textId="77777777" w:rsidR="008D4CFE" w:rsidRDefault="008D4CF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60A676B"/>
    <w:multiLevelType w:val="hybridMultilevel"/>
    <w:tmpl w:val="A3E2A884"/>
    <w:lvl w:ilvl="0" w:tplc="51C6A50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E213D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E38DBB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FC859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20EB6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82686FC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BE054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8E95A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9327D0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437D76"/>
    <w:multiLevelType w:val="hybridMultilevel"/>
    <w:tmpl w:val="E9108CCE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D546BA"/>
    <w:multiLevelType w:val="hybridMultilevel"/>
    <w:tmpl w:val="DF48596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703EB7"/>
    <w:multiLevelType w:val="hybridMultilevel"/>
    <w:tmpl w:val="702A5AB8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1811FB"/>
    <w:multiLevelType w:val="hybridMultilevel"/>
    <w:tmpl w:val="1ABAD85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1E3B94"/>
    <w:multiLevelType w:val="hybridMultilevel"/>
    <w:tmpl w:val="D93A23B4"/>
    <w:lvl w:ilvl="0" w:tplc="0B68DF66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7AE804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114B82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B86ED4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444BA1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524C60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C0E70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486F3A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DF4B24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6174AAC"/>
    <w:multiLevelType w:val="hybridMultilevel"/>
    <w:tmpl w:val="7C9C11E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0B1D91"/>
    <w:multiLevelType w:val="hybridMultilevel"/>
    <w:tmpl w:val="E8D24E42"/>
    <w:lvl w:ilvl="0" w:tplc="D0D4D17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5A009A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E266A4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5C22E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9FC483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16110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62B0F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574771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A23AB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CA33FF"/>
    <w:multiLevelType w:val="hybridMultilevel"/>
    <w:tmpl w:val="D2C6B798"/>
    <w:lvl w:ilvl="0" w:tplc="E8F48D3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140B3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02898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3A300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5E01A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9050C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34DB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E0E5E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F065E0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5A4E01"/>
    <w:multiLevelType w:val="hybridMultilevel"/>
    <w:tmpl w:val="75C0A0A2"/>
    <w:lvl w:ilvl="0" w:tplc="F1225AD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D66DB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38E34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1A946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A0D62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04379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CBC7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4819A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C8220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2" w15:restartNumberingAfterBreak="0">
    <w:nsid w:val="4C790BF6"/>
    <w:multiLevelType w:val="hybridMultilevel"/>
    <w:tmpl w:val="9EA81C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24" w15:restartNumberingAfterBreak="0">
    <w:nsid w:val="59167C27"/>
    <w:multiLevelType w:val="hybridMultilevel"/>
    <w:tmpl w:val="87425504"/>
    <w:lvl w:ilvl="0" w:tplc="D1727EC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8CAC1B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387FD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60B8C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C65AA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E4457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1E877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4803F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DB40DD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B869A0"/>
    <w:multiLevelType w:val="hybridMultilevel"/>
    <w:tmpl w:val="BFB62F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9E1077"/>
    <w:multiLevelType w:val="hybridMultilevel"/>
    <w:tmpl w:val="77A8FD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584977"/>
    <w:multiLevelType w:val="hybridMultilevel"/>
    <w:tmpl w:val="26B6585A"/>
    <w:lvl w:ilvl="0" w:tplc="E2F2E29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3844E6A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91624C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8385D7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242B6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EE78C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8EE5E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D9E083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7B0DB2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3030F7"/>
    <w:multiLevelType w:val="hybridMultilevel"/>
    <w:tmpl w:val="5C92A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5D0039"/>
    <w:multiLevelType w:val="hybridMultilevel"/>
    <w:tmpl w:val="671ACAA6"/>
    <w:lvl w:ilvl="0" w:tplc="B8F2CC1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DA0B6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52765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2FE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8AC1E4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7AA7F4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4AF5D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390476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B6D3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086221B"/>
    <w:multiLevelType w:val="hybridMultilevel"/>
    <w:tmpl w:val="37E4A188"/>
    <w:lvl w:ilvl="0" w:tplc="873C9FE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884C3A6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6A5A8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90FB2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3E53F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443B6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08046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1CC119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34963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91B4A38"/>
    <w:multiLevelType w:val="hybridMultilevel"/>
    <w:tmpl w:val="14185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E45828"/>
    <w:multiLevelType w:val="hybridMultilevel"/>
    <w:tmpl w:val="63900758"/>
    <w:lvl w:ilvl="0" w:tplc="FD5E87E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3E190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86CF2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7ED0B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946E8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D00D3C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5AC8C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9C6A8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F6181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95018C"/>
    <w:multiLevelType w:val="hybridMultilevel"/>
    <w:tmpl w:val="F8B26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CE67CD"/>
    <w:multiLevelType w:val="hybridMultilevel"/>
    <w:tmpl w:val="F796EF68"/>
    <w:lvl w:ilvl="0" w:tplc="317E073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DA0059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D6AC20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86DF4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7009A2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86E591C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58394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9AA511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DC41B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23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5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21"/>
  </w:num>
  <w:num w:numId="13" w16cid:durableId="192042693">
    <w:abstractNumId w:val="17"/>
  </w:num>
  <w:num w:numId="14" w16cid:durableId="1125612614">
    <w:abstractNumId w:val="28"/>
  </w:num>
  <w:num w:numId="15" w16cid:durableId="1924989264">
    <w:abstractNumId w:val="31"/>
  </w:num>
  <w:num w:numId="16" w16cid:durableId="631598927">
    <w:abstractNumId w:val="33"/>
  </w:num>
  <w:num w:numId="17" w16cid:durableId="1401058579">
    <w:abstractNumId w:val="16"/>
  </w:num>
  <w:num w:numId="18" w16cid:durableId="253365587">
    <w:abstractNumId w:val="22"/>
  </w:num>
  <w:num w:numId="19" w16cid:durableId="140463673">
    <w:abstractNumId w:val="13"/>
  </w:num>
  <w:num w:numId="20" w16cid:durableId="1017927772">
    <w:abstractNumId w:val="10"/>
  </w:num>
  <w:num w:numId="21" w16cid:durableId="189102755">
    <w:abstractNumId w:val="12"/>
  </w:num>
  <w:num w:numId="22" w16cid:durableId="558129032">
    <w:abstractNumId w:val="26"/>
  </w:num>
  <w:num w:numId="23" w16cid:durableId="1099329777">
    <w:abstractNumId w:val="11"/>
  </w:num>
  <w:num w:numId="24" w16cid:durableId="650911236">
    <w:abstractNumId w:val="30"/>
  </w:num>
  <w:num w:numId="25" w16cid:durableId="1919099037">
    <w:abstractNumId w:val="29"/>
  </w:num>
  <w:num w:numId="26" w16cid:durableId="1040088931">
    <w:abstractNumId w:val="32"/>
  </w:num>
  <w:num w:numId="27" w16cid:durableId="1112868653">
    <w:abstractNumId w:val="20"/>
  </w:num>
  <w:num w:numId="28" w16cid:durableId="1869679429">
    <w:abstractNumId w:val="19"/>
  </w:num>
  <w:num w:numId="29" w16cid:durableId="981078449">
    <w:abstractNumId w:val="24"/>
  </w:num>
  <w:num w:numId="30" w16cid:durableId="1822579310">
    <w:abstractNumId w:val="9"/>
  </w:num>
  <w:num w:numId="31" w16cid:durableId="560988988">
    <w:abstractNumId w:val="18"/>
  </w:num>
  <w:num w:numId="32" w16cid:durableId="1488666937">
    <w:abstractNumId w:val="34"/>
  </w:num>
  <w:num w:numId="33" w16cid:durableId="1987857135">
    <w:abstractNumId w:val="27"/>
  </w:num>
  <w:num w:numId="34" w16cid:durableId="1114518278">
    <w:abstractNumId w:val="14"/>
  </w:num>
  <w:num w:numId="35" w16cid:durableId="1748108860">
    <w:abstractNumId w:val="2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18E6"/>
    <w:rsid w:val="00007CB7"/>
    <w:rsid w:val="000122CC"/>
    <w:rsid w:val="0001360C"/>
    <w:rsid w:val="00020B18"/>
    <w:rsid w:val="0002533E"/>
    <w:rsid w:val="00026E6F"/>
    <w:rsid w:val="000348F9"/>
    <w:rsid w:val="00037899"/>
    <w:rsid w:val="000379A2"/>
    <w:rsid w:val="0004378E"/>
    <w:rsid w:val="00053208"/>
    <w:rsid w:val="00053F84"/>
    <w:rsid w:val="00057C2F"/>
    <w:rsid w:val="00064CFA"/>
    <w:rsid w:val="000804CE"/>
    <w:rsid w:val="000902A4"/>
    <w:rsid w:val="00097F78"/>
    <w:rsid w:val="000A13E2"/>
    <w:rsid w:val="000A7346"/>
    <w:rsid w:val="000B523F"/>
    <w:rsid w:val="000B597C"/>
    <w:rsid w:val="000C7DAA"/>
    <w:rsid w:val="000D1660"/>
    <w:rsid w:val="000D22F0"/>
    <w:rsid w:val="000D38EE"/>
    <w:rsid w:val="000D51BA"/>
    <w:rsid w:val="000E0C2F"/>
    <w:rsid w:val="000E14A7"/>
    <w:rsid w:val="000E79F8"/>
    <w:rsid w:val="000E7EC1"/>
    <w:rsid w:val="00100769"/>
    <w:rsid w:val="00102BFA"/>
    <w:rsid w:val="00105ADD"/>
    <w:rsid w:val="00107C1B"/>
    <w:rsid w:val="001108FE"/>
    <w:rsid w:val="001127EE"/>
    <w:rsid w:val="00117F1F"/>
    <w:rsid w:val="0015549D"/>
    <w:rsid w:val="00156BBC"/>
    <w:rsid w:val="001679F8"/>
    <w:rsid w:val="00171271"/>
    <w:rsid w:val="00172166"/>
    <w:rsid w:val="00177E5B"/>
    <w:rsid w:val="00181199"/>
    <w:rsid w:val="001819BF"/>
    <w:rsid w:val="00184CAA"/>
    <w:rsid w:val="001910C0"/>
    <w:rsid w:val="00193B73"/>
    <w:rsid w:val="001957A8"/>
    <w:rsid w:val="001A530D"/>
    <w:rsid w:val="001A6551"/>
    <w:rsid w:val="001C69A4"/>
    <w:rsid w:val="001D54A2"/>
    <w:rsid w:val="001E364E"/>
    <w:rsid w:val="001E57B1"/>
    <w:rsid w:val="001E5C50"/>
    <w:rsid w:val="001F214A"/>
    <w:rsid w:val="001F3E92"/>
    <w:rsid w:val="001F7B64"/>
    <w:rsid w:val="002046E7"/>
    <w:rsid w:val="00215969"/>
    <w:rsid w:val="00221DC4"/>
    <w:rsid w:val="002351C4"/>
    <w:rsid w:val="002420BF"/>
    <w:rsid w:val="00247EAA"/>
    <w:rsid w:val="002653BB"/>
    <w:rsid w:val="0026673C"/>
    <w:rsid w:val="00271441"/>
    <w:rsid w:val="00273A62"/>
    <w:rsid w:val="00286BF3"/>
    <w:rsid w:val="00293A47"/>
    <w:rsid w:val="002C1AF2"/>
    <w:rsid w:val="002D355A"/>
    <w:rsid w:val="002D46A3"/>
    <w:rsid w:val="002E667F"/>
    <w:rsid w:val="002E7F39"/>
    <w:rsid w:val="003066CA"/>
    <w:rsid w:val="003257B9"/>
    <w:rsid w:val="00334437"/>
    <w:rsid w:val="00340DB1"/>
    <w:rsid w:val="0034112A"/>
    <w:rsid w:val="003455DB"/>
    <w:rsid w:val="00350D6A"/>
    <w:rsid w:val="00354F66"/>
    <w:rsid w:val="00360FC0"/>
    <w:rsid w:val="0036339C"/>
    <w:rsid w:val="00366FCF"/>
    <w:rsid w:val="00370DFE"/>
    <w:rsid w:val="00370FD3"/>
    <w:rsid w:val="00372ADE"/>
    <w:rsid w:val="00372CAF"/>
    <w:rsid w:val="00372CD9"/>
    <w:rsid w:val="00372FCA"/>
    <w:rsid w:val="0037577F"/>
    <w:rsid w:val="00375A05"/>
    <w:rsid w:val="0037680C"/>
    <w:rsid w:val="0038734B"/>
    <w:rsid w:val="00391751"/>
    <w:rsid w:val="003A0A13"/>
    <w:rsid w:val="003A6485"/>
    <w:rsid w:val="003B5584"/>
    <w:rsid w:val="003C32D5"/>
    <w:rsid w:val="003C3860"/>
    <w:rsid w:val="003C68D9"/>
    <w:rsid w:val="003D1500"/>
    <w:rsid w:val="003D431C"/>
    <w:rsid w:val="003D65BF"/>
    <w:rsid w:val="003E387B"/>
    <w:rsid w:val="003E4064"/>
    <w:rsid w:val="003E573C"/>
    <w:rsid w:val="003E5F3B"/>
    <w:rsid w:val="003E6918"/>
    <w:rsid w:val="003F4BE3"/>
    <w:rsid w:val="00402A39"/>
    <w:rsid w:val="0040647C"/>
    <w:rsid w:val="00412EA3"/>
    <w:rsid w:val="0044729C"/>
    <w:rsid w:val="00451930"/>
    <w:rsid w:val="004625BE"/>
    <w:rsid w:val="004A5A7A"/>
    <w:rsid w:val="004B4406"/>
    <w:rsid w:val="004B5905"/>
    <w:rsid w:val="004C46C8"/>
    <w:rsid w:val="004C5695"/>
    <w:rsid w:val="004D0035"/>
    <w:rsid w:val="004D1A96"/>
    <w:rsid w:val="004D1EC2"/>
    <w:rsid w:val="004D3238"/>
    <w:rsid w:val="004D36A9"/>
    <w:rsid w:val="004D575C"/>
    <w:rsid w:val="004E3A97"/>
    <w:rsid w:val="004E3C47"/>
    <w:rsid w:val="004F235A"/>
    <w:rsid w:val="004F2A8F"/>
    <w:rsid w:val="00502EF6"/>
    <w:rsid w:val="00516F67"/>
    <w:rsid w:val="0052032E"/>
    <w:rsid w:val="005322E1"/>
    <w:rsid w:val="00537713"/>
    <w:rsid w:val="0054162F"/>
    <w:rsid w:val="00544C21"/>
    <w:rsid w:val="00547F97"/>
    <w:rsid w:val="00553B48"/>
    <w:rsid w:val="00563798"/>
    <w:rsid w:val="00564BCB"/>
    <w:rsid w:val="00567221"/>
    <w:rsid w:val="005767CD"/>
    <w:rsid w:val="00587454"/>
    <w:rsid w:val="0059472F"/>
    <w:rsid w:val="005955EF"/>
    <w:rsid w:val="005A3092"/>
    <w:rsid w:val="005A6B4B"/>
    <w:rsid w:val="005B3FE8"/>
    <w:rsid w:val="005C0D18"/>
    <w:rsid w:val="005C13F3"/>
    <w:rsid w:val="005C5AEF"/>
    <w:rsid w:val="005D30E4"/>
    <w:rsid w:val="005E7D70"/>
    <w:rsid w:val="005F5F97"/>
    <w:rsid w:val="006025B1"/>
    <w:rsid w:val="00611050"/>
    <w:rsid w:val="006110F0"/>
    <w:rsid w:val="0061555E"/>
    <w:rsid w:val="006205B7"/>
    <w:rsid w:val="00631134"/>
    <w:rsid w:val="00644DED"/>
    <w:rsid w:val="00647CE7"/>
    <w:rsid w:val="00661ED5"/>
    <w:rsid w:val="00667558"/>
    <w:rsid w:val="0067079A"/>
    <w:rsid w:val="00677381"/>
    <w:rsid w:val="00680CF6"/>
    <w:rsid w:val="0069333F"/>
    <w:rsid w:val="006A345B"/>
    <w:rsid w:val="006A6294"/>
    <w:rsid w:val="006B054F"/>
    <w:rsid w:val="006B3C23"/>
    <w:rsid w:val="006B72CE"/>
    <w:rsid w:val="006C1438"/>
    <w:rsid w:val="006C235D"/>
    <w:rsid w:val="006D3CEC"/>
    <w:rsid w:val="00702F1F"/>
    <w:rsid w:val="00704696"/>
    <w:rsid w:val="0071475F"/>
    <w:rsid w:val="00715E19"/>
    <w:rsid w:val="00721737"/>
    <w:rsid w:val="007259E3"/>
    <w:rsid w:val="00725CF1"/>
    <w:rsid w:val="007301AA"/>
    <w:rsid w:val="007333CE"/>
    <w:rsid w:val="007378FB"/>
    <w:rsid w:val="00747EAF"/>
    <w:rsid w:val="00766C1F"/>
    <w:rsid w:val="00767174"/>
    <w:rsid w:val="00774BAF"/>
    <w:rsid w:val="00781A9C"/>
    <w:rsid w:val="007845ED"/>
    <w:rsid w:val="0079779E"/>
    <w:rsid w:val="007A4078"/>
    <w:rsid w:val="007A4117"/>
    <w:rsid w:val="007B293B"/>
    <w:rsid w:val="007B2C4D"/>
    <w:rsid w:val="007C49BE"/>
    <w:rsid w:val="007D43A9"/>
    <w:rsid w:val="007D718E"/>
    <w:rsid w:val="007E2E27"/>
    <w:rsid w:val="008051B3"/>
    <w:rsid w:val="00806AC0"/>
    <w:rsid w:val="0081023B"/>
    <w:rsid w:val="0081725E"/>
    <w:rsid w:val="00817AFE"/>
    <w:rsid w:val="008227A2"/>
    <w:rsid w:val="00833C4A"/>
    <w:rsid w:val="00835AB3"/>
    <w:rsid w:val="00843DC7"/>
    <w:rsid w:val="00847041"/>
    <w:rsid w:val="0085010E"/>
    <w:rsid w:val="00850EC9"/>
    <w:rsid w:val="0085561F"/>
    <w:rsid w:val="00860531"/>
    <w:rsid w:val="00861C41"/>
    <w:rsid w:val="00874831"/>
    <w:rsid w:val="008772BD"/>
    <w:rsid w:val="00880E15"/>
    <w:rsid w:val="0088458B"/>
    <w:rsid w:val="00885022"/>
    <w:rsid w:val="00886509"/>
    <w:rsid w:val="0089519A"/>
    <w:rsid w:val="008A05C1"/>
    <w:rsid w:val="008A648E"/>
    <w:rsid w:val="008A704E"/>
    <w:rsid w:val="008B07C2"/>
    <w:rsid w:val="008C1704"/>
    <w:rsid w:val="008C396E"/>
    <w:rsid w:val="008C4418"/>
    <w:rsid w:val="008C5373"/>
    <w:rsid w:val="008D4CFE"/>
    <w:rsid w:val="008D7561"/>
    <w:rsid w:val="008E0F66"/>
    <w:rsid w:val="008E4762"/>
    <w:rsid w:val="008E6836"/>
    <w:rsid w:val="008F369C"/>
    <w:rsid w:val="008F52C1"/>
    <w:rsid w:val="00900513"/>
    <w:rsid w:val="00910219"/>
    <w:rsid w:val="00914C5E"/>
    <w:rsid w:val="0092567E"/>
    <w:rsid w:val="00937673"/>
    <w:rsid w:val="00937D6F"/>
    <w:rsid w:val="00950750"/>
    <w:rsid w:val="0095150B"/>
    <w:rsid w:val="00952FB5"/>
    <w:rsid w:val="009543F9"/>
    <w:rsid w:val="00962DFD"/>
    <w:rsid w:val="00980ED8"/>
    <w:rsid w:val="009960D8"/>
    <w:rsid w:val="009B553F"/>
    <w:rsid w:val="009C2D7F"/>
    <w:rsid w:val="009C472E"/>
    <w:rsid w:val="009C6DA5"/>
    <w:rsid w:val="009F523B"/>
    <w:rsid w:val="00A035CE"/>
    <w:rsid w:val="00A10B9F"/>
    <w:rsid w:val="00A13C21"/>
    <w:rsid w:val="00A17EEE"/>
    <w:rsid w:val="00A31AA5"/>
    <w:rsid w:val="00A31F75"/>
    <w:rsid w:val="00A33826"/>
    <w:rsid w:val="00A359E7"/>
    <w:rsid w:val="00A42E78"/>
    <w:rsid w:val="00A43012"/>
    <w:rsid w:val="00A443CE"/>
    <w:rsid w:val="00A450AC"/>
    <w:rsid w:val="00A53605"/>
    <w:rsid w:val="00A64830"/>
    <w:rsid w:val="00A742E1"/>
    <w:rsid w:val="00A769AE"/>
    <w:rsid w:val="00A8648D"/>
    <w:rsid w:val="00AB36E3"/>
    <w:rsid w:val="00AC5736"/>
    <w:rsid w:val="00AC6205"/>
    <w:rsid w:val="00AD5F45"/>
    <w:rsid w:val="00AD6AC0"/>
    <w:rsid w:val="00AE2BDB"/>
    <w:rsid w:val="00AE2D43"/>
    <w:rsid w:val="00AE30BD"/>
    <w:rsid w:val="00AE7FBC"/>
    <w:rsid w:val="00AF02B1"/>
    <w:rsid w:val="00AF37F5"/>
    <w:rsid w:val="00AF64F3"/>
    <w:rsid w:val="00B00714"/>
    <w:rsid w:val="00B173FA"/>
    <w:rsid w:val="00B21040"/>
    <w:rsid w:val="00B25923"/>
    <w:rsid w:val="00B25A5F"/>
    <w:rsid w:val="00B314E6"/>
    <w:rsid w:val="00B35BE1"/>
    <w:rsid w:val="00B36968"/>
    <w:rsid w:val="00B40B44"/>
    <w:rsid w:val="00B415B7"/>
    <w:rsid w:val="00B44D2D"/>
    <w:rsid w:val="00B53DD4"/>
    <w:rsid w:val="00B709DD"/>
    <w:rsid w:val="00B73E6A"/>
    <w:rsid w:val="00B84669"/>
    <w:rsid w:val="00BA38CA"/>
    <w:rsid w:val="00BB6C7A"/>
    <w:rsid w:val="00BC2C35"/>
    <w:rsid w:val="00BC6855"/>
    <w:rsid w:val="00BD6036"/>
    <w:rsid w:val="00C1774B"/>
    <w:rsid w:val="00C21870"/>
    <w:rsid w:val="00C26DF1"/>
    <w:rsid w:val="00C32710"/>
    <w:rsid w:val="00C35904"/>
    <w:rsid w:val="00C36DD9"/>
    <w:rsid w:val="00C46C04"/>
    <w:rsid w:val="00C51B48"/>
    <w:rsid w:val="00C53885"/>
    <w:rsid w:val="00C67830"/>
    <w:rsid w:val="00C81C69"/>
    <w:rsid w:val="00C84A2A"/>
    <w:rsid w:val="00C91B72"/>
    <w:rsid w:val="00C91BD1"/>
    <w:rsid w:val="00CA1239"/>
    <w:rsid w:val="00CA7E52"/>
    <w:rsid w:val="00CC6A26"/>
    <w:rsid w:val="00CD0ADE"/>
    <w:rsid w:val="00CD441B"/>
    <w:rsid w:val="00CD4919"/>
    <w:rsid w:val="00CD5E24"/>
    <w:rsid w:val="00CE6503"/>
    <w:rsid w:val="00CF1E91"/>
    <w:rsid w:val="00D07042"/>
    <w:rsid w:val="00D166C4"/>
    <w:rsid w:val="00D166CD"/>
    <w:rsid w:val="00D24B7A"/>
    <w:rsid w:val="00D30903"/>
    <w:rsid w:val="00D54C0A"/>
    <w:rsid w:val="00D8676C"/>
    <w:rsid w:val="00D87B42"/>
    <w:rsid w:val="00DA61F9"/>
    <w:rsid w:val="00DB186A"/>
    <w:rsid w:val="00DB720D"/>
    <w:rsid w:val="00DD171B"/>
    <w:rsid w:val="00DD4DC8"/>
    <w:rsid w:val="00DE1B8F"/>
    <w:rsid w:val="00DE5DF0"/>
    <w:rsid w:val="00DF3A0D"/>
    <w:rsid w:val="00DF7A14"/>
    <w:rsid w:val="00E00D17"/>
    <w:rsid w:val="00E054AC"/>
    <w:rsid w:val="00E126E6"/>
    <w:rsid w:val="00E128DE"/>
    <w:rsid w:val="00E16E07"/>
    <w:rsid w:val="00E251D7"/>
    <w:rsid w:val="00E25B6F"/>
    <w:rsid w:val="00E41A40"/>
    <w:rsid w:val="00E439EB"/>
    <w:rsid w:val="00E463E9"/>
    <w:rsid w:val="00E535B6"/>
    <w:rsid w:val="00E5418C"/>
    <w:rsid w:val="00E55BCF"/>
    <w:rsid w:val="00E632FF"/>
    <w:rsid w:val="00E64741"/>
    <w:rsid w:val="00E6642C"/>
    <w:rsid w:val="00E723C9"/>
    <w:rsid w:val="00E74F62"/>
    <w:rsid w:val="00E81C00"/>
    <w:rsid w:val="00E8259A"/>
    <w:rsid w:val="00E92490"/>
    <w:rsid w:val="00E9353B"/>
    <w:rsid w:val="00E9418F"/>
    <w:rsid w:val="00EB2930"/>
    <w:rsid w:val="00EB470B"/>
    <w:rsid w:val="00ED40D9"/>
    <w:rsid w:val="00EE1E65"/>
    <w:rsid w:val="00EE3D3C"/>
    <w:rsid w:val="00EE7341"/>
    <w:rsid w:val="00EE7459"/>
    <w:rsid w:val="00EF08D0"/>
    <w:rsid w:val="00EF67EC"/>
    <w:rsid w:val="00EF6FD8"/>
    <w:rsid w:val="00F02A91"/>
    <w:rsid w:val="00F04C1F"/>
    <w:rsid w:val="00F06919"/>
    <w:rsid w:val="00F06D48"/>
    <w:rsid w:val="00F160D0"/>
    <w:rsid w:val="00F36062"/>
    <w:rsid w:val="00F374D6"/>
    <w:rsid w:val="00F433E5"/>
    <w:rsid w:val="00F44893"/>
    <w:rsid w:val="00F47CB3"/>
    <w:rsid w:val="00F47CBB"/>
    <w:rsid w:val="00F52167"/>
    <w:rsid w:val="00F60C5E"/>
    <w:rsid w:val="00F60E39"/>
    <w:rsid w:val="00F711F4"/>
    <w:rsid w:val="00F72257"/>
    <w:rsid w:val="00F72CB3"/>
    <w:rsid w:val="00F75074"/>
    <w:rsid w:val="00F80B30"/>
    <w:rsid w:val="00F82A64"/>
    <w:rsid w:val="00F87919"/>
    <w:rsid w:val="00F87F26"/>
    <w:rsid w:val="00FB11BF"/>
    <w:rsid w:val="00FB2D7C"/>
    <w:rsid w:val="00FC1660"/>
    <w:rsid w:val="00FC5048"/>
    <w:rsid w:val="00FC79C9"/>
    <w:rsid w:val="00FD3D77"/>
    <w:rsid w:val="00FD46CC"/>
    <w:rsid w:val="00FD6E15"/>
    <w:rsid w:val="00FE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table" w:customStyle="1" w:styleId="TableGrid1">
    <w:name w:val="Table Grid1"/>
    <w:basedOn w:val="TableNormal"/>
    <w:next w:val="TableGrid"/>
    <w:rsid w:val="0001360C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81725E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85147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094901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97925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93343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6890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650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52224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62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109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31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7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9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0564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2225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83849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0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589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239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224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14193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86292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4603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039546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443647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18395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8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3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9495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89689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82157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5894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07791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942489">
          <w:marLeft w:val="547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735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9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1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24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414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990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9800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5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641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8585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1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4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header" Target="header2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webSettings" Target="webSettings.xml"/><Relationship Id="rId51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10.png"/><Relationship Id="rId41" Type="http://schemas.openxmlformats.org/officeDocument/2006/relationships/image" Target="media/image30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oleObject" Target="embeddings/oleObject1.bin"/><Relationship Id="rId36" Type="http://schemas.openxmlformats.org/officeDocument/2006/relationships/image" Target="media/image25.png"/><Relationship Id="rId49" Type="http://schemas.openxmlformats.org/officeDocument/2006/relationships/image" Target="media/image3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4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1</TotalTime>
  <Pages>19</Pages>
  <Words>386</Words>
  <Characters>2203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2584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2024-10-02T15:34:00Z</dcterms:created>
  <dcterms:modified xsi:type="dcterms:W3CDTF">2024-10-02T15:34:00Z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